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333A4E" w14:textId="5046C9DE" w:rsidR="00B00FB5" w:rsidRDefault="002C10D5" w:rsidP="00D857C6">
      <w:pPr>
        <w:rPr>
          <w:rFonts w:ascii="Arial" w:hAnsi="Arial" w:cs="Arial"/>
          <w:color w:val="768692"/>
          <w:sz w:val="20"/>
        </w:rPr>
      </w:pPr>
      <w:r>
        <w:rPr>
          <w:noProof/>
        </w:rPr>
        <w:drawing>
          <wp:anchor distT="0" distB="0" distL="114300" distR="114300" simplePos="0" relativeHeight="251658240" behindDoc="0" locked="1" layoutInCell="1" allowOverlap="1" wp14:anchorId="241C49C9" wp14:editId="46BB1972">
            <wp:simplePos x="0" y="0"/>
            <wp:positionH relativeFrom="margin">
              <wp:posOffset>-50165</wp:posOffset>
            </wp:positionH>
            <wp:positionV relativeFrom="paragraph">
              <wp:posOffset>1270</wp:posOffset>
            </wp:positionV>
            <wp:extent cx="2156400" cy="903600"/>
            <wp:effectExtent l="0" t="0" r="0" b="0"/>
            <wp:wrapThrough wrapText="bothSides">
              <wp:wrapPolygon edited="0">
                <wp:start x="2672" y="0"/>
                <wp:lineTo x="0" y="3190"/>
                <wp:lineTo x="0" y="15949"/>
                <wp:lineTo x="2100" y="20962"/>
                <wp:lineTo x="2672" y="20962"/>
                <wp:lineTo x="6299" y="20962"/>
                <wp:lineTo x="6680" y="20962"/>
                <wp:lineTo x="9162" y="15494"/>
                <wp:lineTo x="21377" y="14127"/>
                <wp:lineTo x="21377" y="6835"/>
                <wp:lineTo x="6299" y="0"/>
                <wp:lineTo x="2672" y="0"/>
              </wp:wrapPolygon>
            </wp:wrapThrough>
            <wp:docPr id="1958272336" name="Picture 2" descr="A logo with a pink circle and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272336" name="Picture 2" descr="A logo with a pink circle and black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00" cy="9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50876D" w14:textId="1D8F9438" w:rsidR="00B00FB5" w:rsidRDefault="00B00FB5" w:rsidP="00D857C6">
      <w:pPr>
        <w:rPr>
          <w:rFonts w:ascii="Arial" w:hAnsi="Arial" w:cs="Arial"/>
          <w:color w:val="768692"/>
          <w:sz w:val="20"/>
        </w:rPr>
      </w:pPr>
    </w:p>
    <w:p w14:paraId="0967FFD9" w14:textId="54722F95" w:rsidR="00B00FB5" w:rsidRDefault="00B00FB5" w:rsidP="00D857C6">
      <w:pPr>
        <w:rPr>
          <w:rFonts w:ascii="Arial" w:hAnsi="Arial" w:cs="Arial"/>
          <w:color w:val="768692"/>
          <w:sz w:val="20"/>
        </w:rPr>
      </w:pPr>
    </w:p>
    <w:p w14:paraId="47D23C79" w14:textId="70A4F863" w:rsidR="00B84459" w:rsidRDefault="00B84459" w:rsidP="003B75A8">
      <w:pPr>
        <w:pStyle w:val="PageTitle"/>
        <w:rPr>
          <w:rFonts w:ascii="Quicksand" w:hAnsi="Quicksand"/>
        </w:rPr>
      </w:pPr>
    </w:p>
    <w:p w14:paraId="403C8AE9" w14:textId="36ADE1E0" w:rsidR="00D96A73" w:rsidRDefault="00D96A73" w:rsidP="003B75A8">
      <w:pPr>
        <w:pStyle w:val="PageTitle"/>
        <w:rPr>
          <w:rFonts w:ascii="Quicksand" w:hAnsi="Quicksand"/>
          <w:color w:val="000000" w:themeColor="text1"/>
        </w:rPr>
      </w:pPr>
    </w:p>
    <w:p w14:paraId="5BBB9083" w14:textId="15973271" w:rsidR="00A82706" w:rsidRDefault="00A82706" w:rsidP="003B75A8">
      <w:pPr>
        <w:pStyle w:val="PageTitle"/>
        <w:rPr>
          <w:rFonts w:ascii="Quicksand" w:hAnsi="Quicksand"/>
          <w:color w:val="000000" w:themeColor="text1"/>
        </w:rPr>
      </w:pPr>
    </w:p>
    <w:p w14:paraId="630AA25F" w14:textId="76B70850" w:rsidR="00A82706" w:rsidRDefault="00A82706" w:rsidP="003B75A8">
      <w:pPr>
        <w:pStyle w:val="PageTitle"/>
        <w:rPr>
          <w:rFonts w:ascii="Quicksand" w:hAnsi="Quicksand"/>
          <w:color w:val="000000" w:themeColor="text1"/>
        </w:rPr>
      </w:pPr>
    </w:p>
    <w:p w14:paraId="7408DFC9" w14:textId="653003A1" w:rsidR="00A82706" w:rsidRDefault="00A82706" w:rsidP="003B75A8">
      <w:pPr>
        <w:pStyle w:val="PageTitle"/>
        <w:rPr>
          <w:rFonts w:ascii="Quicksand" w:hAnsi="Quicksand"/>
          <w:color w:val="000000" w:themeColor="text1"/>
        </w:rPr>
      </w:pPr>
    </w:p>
    <w:p w14:paraId="69EDCB46" w14:textId="0A0F330E" w:rsidR="00A82706" w:rsidRDefault="00A82706" w:rsidP="003B75A8">
      <w:pPr>
        <w:pStyle w:val="PageTitle"/>
        <w:rPr>
          <w:rFonts w:ascii="Quicksand" w:hAnsi="Quicksand"/>
          <w:color w:val="000000" w:themeColor="text1"/>
        </w:rPr>
      </w:pPr>
    </w:p>
    <w:p w14:paraId="32AD303A" w14:textId="5D9F741C" w:rsidR="00674154" w:rsidRDefault="00674154" w:rsidP="003B75A8">
      <w:pPr>
        <w:pStyle w:val="PageTitle"/>
        <w:rPr>
          <w:rFonts w:ascii="Quicksand" w:hAnsi="Quicksand"/>
          <w:color w:val="000000" w:themeColor="text1"/>
        </w:rPr>
      </w:pPr>
    </w:p>
    <w:p w14:paraId="18968917" w14:textId="5A081177" w:rsidR="00674154" w:rsidRDefault="00674154" w:rsidP="003B75A8">
      <w:pPr>
        <w:pStyle w:val="PageTitle"/>
        <w:rPr>
          <w:rFonts w:ascii="Quicksand" w:hAnsi="Quicksand"/>
          <w:color w:val="000000" w:themeColor="text1"/>
        </w:rPr>
      </w:pPr>
    </w:p>
    <w:p w14:paraId="58B657AD" w14:textId="3CA1708C" w:rsidR="00674154" w:rsidRPr="002C10D5" w:rsidRDefault="00674154" w:rsidP="00674154">
      <w:pPr>
        <w:pStyle w:val="PageTitle"/>
        <w:rPr>
          <w:rFonts w:ascii="Quicksand" w:hAnsi="Quicksand"/>
          <w:color w:val="E41F5F"/>
          <w:sz w:val="56"/>
          <w:szCs w:val="56"/>
        </w:rPr>
      </w:pPr>
      <w:r w:rsidRPr="002C10D5">
        <w:rPr>
          <w:rFonts w:ascii="Quicksand" w:hAnsi="Quicksand"/>
          <w:color w:val="E41F5F"/>
          <w:sz w:val="56"/>
          <w:szCs w:val="56"/>
        </w:rPr>
        <w:t>Document title (28pt)</w:t>
      </w:r>
    </w:p>
    <w:p w14:paraId="664E614F" w14:textId="4B24216A" w:rsidR="00674154" w:rsidRPr="00674154" w:rsidRDefault="00674154" w:rsidP="00674154">
      <w:pPr>
        <w:pStyle w:val="PageTitle"/>
        <w:rPr>
          <w:rFonts w:ascii="Quicksand" w:hAnsi="Quicksand"/>
          <w:b w:val="0"/>
          <w:bCs/>
          <w:color w:val="000000" w:themeColor="text1"/>
          <w:szCs w:val="40"/>
        </w:rPr>
      </w:pPr>
      <w:r w:rsidRPr="00674154">
        <w:rPr>
          <w:rFonts w:ascii="Quicksand" w:hAnsi="Quicksand"/>
          <w:b w:val="0"/>
          <w:bCs/>
          <w:color w:val="000000" w:themeColor="text1"/>
          <w:szCs w:val="40"/>
        </w:rPr>
        <w:t>Document subtitle (2</w:t>
      </w:r>
      <w:r w:rsidR="00F67D73">
        <w:rPr>
          <w:rFonts w:ascii="Quicksand" w:hAnsi="Quicksand"/>
          <w:b w:val="0"/>
          <w:bCs/>
          <w:color w:val="000000" w:themeColor="text1"/>
          <w:szCs w:val="40"/>
        </w:rPr>
        <w:t>0</w:t>
      </w:r>
      <w:r w:rsidRPr="00674154">
        <w:rPr>
          <w:rFonts w:ascii="Quicksand" w:hAnsi="Quicksand"/>
          <w:b w:val="0"/>
          <w:bCs/>
          <w:color w:val="000000" w:themeColor="text1"/>
          <w:szCs w:val="40"/>
        </w:rPr>
        <w:t>pt)</w:t>
      </w:r>
    </w:p>
    <w:p w14:paraId="1ED78423" w14:textId="32D51046" w:rsidR="00A82706" w:rsidRDefault="00A82706" w:rsidP="003B75A8">
      <w:pPr>
        <w:pStyle w:val="PageTitle"/>
        <w:rPr>
          <w:rFonts w:ascii="Quicksand" w:hAnsi="Quicksand"/>
          <w:color w:val="000000" w:themeColor="text1"/>
        </w:rPr>
      </w:pPr>
    </w:p>
    <w:p w14:paraId="6E03EB5F" w14:textId="6668F17A" w:rsidR="00A82706" w:rsidRDefault="00A82706" w:rsidP="003B75A8">
      <w:pPr>
        <w:pStyle w:val="PageTitle"/>
        <w:rPr>
          <w:rFonts w:ascii="Quicksand" w:hAnsi="Quicksand"/>
          <w:color w:val="000000" w:themeColor="text1"/>
        </w:rPr>
      </w:pPr>
    </w:p>
    <w:p w14:paraId="1B74DEF0" w14:textId="72DFC9C7" w:rsidR="003B75A8" w:rsidRDefault="003B75A8" w:rsidP="003B75A8">
      <w:pPr>
        <w:rPr>
          <w:rFonts w:ascii="Arial" w:hAnsi="Arial" w:cs="Arial"/>
          <w:color w:val="768692"/>
          <w:sz w:val="20"/>
        </w:rPr>
      </w:pPr>
    </w:p>
    <w:p w14:paraId="51BD12FB" w14:textId="77777777" w:rsidR="00C610CE" w:rsidRDefault="00C610CE" w:rsidP="003B75A8">
      <w:pPr>
        <w:rPr>
          <w:rFonts w:ascii="Arial" w:hAnsi="Arial" w:cs="Arial"/>
          <w:color w:val="768692"/>
          <w:sz w:val="20"/>
        </w:rPr>
      </w:pPr>
    </w:p>
    <w:p w14:paraId="2DC11E39" w14:textId="77777777" w:rsidR="00C610CE" w:rsidRDefault="00C610CE" w:rsidP="003B75A8">
      <w:pPr>
        <w:rPr>
          <w:rFonts w:ascii="Arial" w:hAnsi="Arial" w:cs="Arial"/>
          <w:color w:val="768692"/>
          <w:sz w:val="20"/>
        </w:rPr>
      </w:pPr>
    </w:p>
    <w:p w14:paraId="7BDCC433" w14:textId="77777777" w:rsidR="00C610CE" w:rsidRDefault="00C610CE" w:rsidP="003B75A8">
      <w:pPr>
        <w:rPr>
          <w:rFonts w:ascii="Arial" w:hAnsi="Arial" w:cs="Arial"/>
          <w:color w:val="768692"/>
          <w:sz w:val="20"/>
        </w:rPr>
      </w:pPr>
    </w:p>
    <w:p w14:paraId="788F0C55" w14:textId="77777777" w:rsidR="00C610CE" w:rsidRDefault="00C610CE" w:rsidP="003B75A8">
      <w:pPr>
        <w:rPr>
          <w:rFonts w:ascii="Arial" w:hAnsi="Arial" w:cs="Arial"/>
          <w:color w:val="768692"/>
          <w:sz w:val="20"/>
        </w:rPr>
      </w:pPr>
    </w:p>
    <w:p w14:paraId="7E2B265E" w14:textId="77777777" w:rsidR="00C610CE" w:rsidRDefault="00C610CE" w:rsidP="003B75A8">
      <w:pPr>
        <w:rPr>
          <w:rFonts w:ascii="Arial" w:hAnsi="Arial" w:cs="Arial"/>
          <w:color w:val="768692"/>
          <w:sz w:val="20"/>
        </w:rPr>
      </w:pPr>
    </w:p>
    <w:p w14:paraId="3FE1AE79" w14:textId="77777777" w:rsidR="00C610CE" w:rsidRDefault="00C610CE" w:rsidP="003B75A8">
      <w:pPr>
        <w:rPr>
          <w:rFonts w:ascii="Arial" w:hAnsi="Arial" w:cs="Arial"/>
          <w:color w:val="768692"/>
          <w:sz w:val="20"/>
        </w:rPr>
      </w:pPr>
    </w:p>
    <w:p w14:paraId="249E6492" w14:textId="77777777" w:rsidR="00C610CE" w:rsidRDefault="00C610CE" w:rsidP="003B75A8">
      <w:pPr>
        <w:rPr>
          <w:rFonts w:ascii="Arial" w:hAnsi="Arial" w:cs="Arial"/>
          <w:color w:val="768692"/>
          <w:sz w:val="20"/>
        </w:rPr>
      </w:pPr>
    </w:p>
    <w:p w14:paraId="1317AED9" w14:textId="2ADA04AC" w:rsidR="00C610CE" w:rsidRPr="0053073B" w:rsidRDefault="00C610CE" w:rsidP="00C610CE">
      <w:pPr>
        <w:pStyle w:val="PageTitle"/>
        <w:rPr>
          <w:rFonts w:ascii="Quicksand" w:hAnsi="Quicksand"/>
          <w:color w:val="000000" w:themeColor="text1"/>
        </w:rPr>
      </w:pPr>
      <w:r>
        <w:rPr>
          <w:rFonts w:ascii="Quicksand" w:hAnsi="Quicksand"/>
          <w:color w:val="000000" w:themeColor="text1"/>
        </w:rPr>
        <w:lastRenderedPageBreak/>
        <w:t>Page</w:t>
      </w:r>
      <w:r w:rsidRPr="0053073B">
        <w:rPr>
          <w:rFonts w:ascii="Quicksand" w:hAnsi="Quicksand"/>
          <w:color w:val="000000" w:themeColor="text1"/>
        </w:rPr>
        <w:t xml:space="preserve"> title (20pt)</w:t>
      </w:r>
    </w:p>
    <w:p w14:paraId="0E9B8637" w14:textId="77777777" w:rsidR="00C610CE" w:rsidRPr="007E311C" w:rsidRDefault="00C610CE" w:rsidP="00C610CE">
      <w:pPr>
        <w:rPr>
          <w:rFonts w:ascii="Arial" w:hAnsi="Arial" w:cs="Arial"/>
          <w:b/>
          <w:color w:val="005EB8"/>
          <w:sz w:val="24"/>
        </w:rPr>
      </w:pPr>
    </w:p>
    <w:p w14:paraId="7F78951D" w14:textId="77777777" w:rsidR="00C610CE" w:rsidRPr="00EB71B2" w:rsidRDefault="00C610CE" w:rsidP="00C610CE">
      <w:pPr>
        <w:pStyle w:val="Sectionheader"/>
        <w:rPr>
          <w:rFonts w:ascii="Quicksand" w:hAnsi="Quicksand"/>
          <w:color w:val="000000" w:themeColor="text1"/>
        </w:rPr>
      </w:pPr>
      <w:r w:rsidRPr="00EB71B2">
        <w:rPr>
          <w:rFonts w:ascii="Quicksand" w:hAnsi="Quicksand"/>
          <w:color w:val="000000" w:themeColor="text1"/>
        </w:rPr>
        <w:t>Section header (16pt)</w:t>
      </w:r>
    </w:p>
    <w:p w14:paraId="4FFD6F06" w14:textId="77777777" w:rsidR="00C610CE" w:rsidRPr="007E311C" w:rsidRDefault="00C610CE" w:rsidP="00C610CE">
      <w:pPr>
        <w:rPr>
          <w:rFonts w:ascii="Arial" w:hAnsi="Arial" w:cs="Arial"/>
          <w:color w:val="005EB8"/>
          <w:sz w:val="24"/>
        </w:rPr>
      </w:pPr>
    </w:p>
    <w:p w14:paraId="48990BD3" w14:textId="77777777" w:rsidR="00C610CE" w:rsidRDefault="00C610CE" w:rsidP="00B33809">
      <w:pPr>
        <w:pStyle w:val="BodyText1"/>
      </w:pPr>
      <w:r w:rsidRPr="007E311C">
        <w:t xml:space="preserve">Body </w:t>
      </w:r>
      <w:r w:rsidRPr="00B33809">
        <w:t>text</w:t>
      </w:r>
      <w:r w:rsidRPr="007E311C">
        <w:t xml:space="preserve"> (12pt)</w:t>
      </w:r>
    </w:p>
    <w:p w14:paraId="326784E8" w14:textId="77777777" w:rsidR="00C610CE" w:rsidRDefault="00C610CE" w:rsidP="00C610CE">
      <w:pPr>
        <w:pStyle w:val="Bullet1"/>
      </w:pPr>
      <w:r>
        <w:t>Bullet list level 1</w:t>
      </w:r>
    </w:p>
    <w:p w14:paraId="4862774C" w14:textId="77777777" w:rsidR="00C610CE" w:rsidRDefault="00C610CE" w:rsidP="00C610CE">
      <w:pPr>
        <w:pStyle w:val="bullet2"/>
      </w:pPr>
      <w:r>
        <w:t>Bullet list level 2</w:t>
      </w:r>
    </w:p>
    <w:p w14:paraId="04876F3C" w14:textId="77777777" w:rsidR="00C610CE" w:rsidRDefault="00C610CE" w:rsidP="00C610CE">
      <w:pPr>
        <w:pStyle w:val="bullet3"/>
      </w:pPr>
      <w:r>
        <w:t>Bullet list level 3</w:t>
      </w:r>
    </w:p>
    <w:p w14:paraId="5AC3155B" w14:textId="77777777" w:rsidR="00C610CE" w:rsidRDefault="00C610CE" w:rsidP="00C610CE">
      <w:pPr>
        <w:rPr>
          <w:rFonts w:ascii="Arial" w:hAnsi="Arial" w:cs="Arial"/>
          <w:sz w:val="24"/>
        </w:rPr>
      </w:pPr>
    </w:p>
    <w:p w14:paraId="580AE4E8" w14:textId="717F4D52" w:rsidR="00C610CE" w:rsidRDefault="00C610CE" w:rsidP="008127E9">
      <w:pPr>
        <w:pStyle w:val="Imagecaption"/>
      </w:pPr>
      <w:r w:rsidRPr="00D857C6">
        <w:t>Image caption (10pt)</w:t>
      </w: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C610CE" w:rsidRPr="00840CED" w14:paraId="1B30764D" w14:textId="77777777" w:rsidTr="00B41E2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  <w:shd w:val="clear" w:color="auto" w:fill="E41F5F"/>
          </w:tcPr>
          <w:p w14:paraId="34FC6F33" w14:textId="7045698E" w:rsidR="00C610CE" w:rsidRPr="00507FA6" w:rsidRDefault="00C610CE" w:rsidP="00B41E27">
            <w:pPr>
              <w:spacing w:before="40" w:after="4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507FA6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Table header (1</w:t>
            </w:r>
            <w:r w:rsidR="00507FA6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2</w:t>
            </w:r>
            <w:r w:rsidRPr="00507FA6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pt)</w:t>
            </w:r>
          </w:p>
        </w:tc>
        <w:tc>
          <w:tcPr>
            <w:tcW w:w="3209" w:type="dxa"/>
            <w:shd w:val="clear" w:color="auto" w:fill="E41F5F"/>
          </w:tcPr>
          <w:p w14:paraId="5342C5FA" w14:textId="77777777" w:rsidR="00C610CE" w:rsidRPr="00507FA6" w:rsidRDefault="00C610CE" w:rsidP="00B41E27">
            <w:pPr>
              <w:spacing w:before="40" w:after="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</w:p>
        </w:tc>
        <w:tc>
          <w:tcPr>
            <w:tcW w:w="3210" w:type="dxa"/>
            <w:shd w:val="clear" w:color="auto" w:fill="E41F5F"/>
          </w:tcPr>
          <w:p w14:paraId="43B1E87A" w14:textId="77777777" w:rsidR="00C610CE" w:rsidRPr="00507FA6" w:rsidRDefault="00C610CE" w:rsidP="00B41E27">
            <w:pPr>
              <w:spacing w:before="40" w:after="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</w:p>
        </w:tc>
      </w:tr>
      <w:tr w:rsidR="00C610CE" w14:paraId="30F9C2F3" w14:textId="77777777" w:rsidTr="00B41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2D37239E" w14:textId="4856131C" w:rsidR="00C610CE" w:rsidRPr="00507FA6" w:rsidRDefault="00C610CE" w:rsidP="00B41E27">
            <w:pPr>
              <w:spacing w:before="40" w:afterLines="40" w:after="96"/>
              <w:rPr>
                <w:rFonts w:ascii="Arial" w:hAnsi="Arial" w:cs="Arial"/>
                <w:b w:val="0"/>
                <w:color w:val="768692"/>
                <w:sz w:val="24"/>
                <w:szCs w:val="24"/>
              </w:rPr>
            </w:pPr>
            <w:r w:rsidRPr="00507FA6">
              <w:rPr>
                <w:rFonts w:ascii="Arial" w:hAnsi="Arial" w:cs="Arial"/>
                <w:b w:val="0"/>
                <w:sz w:val="24"/>
                <w:szCs w:val="24"/>
              </w:rPr>
              <w:t>Table body (1</w:t>
            </w:r>
            <w:r w:rsidR="00507FA6">
              <w:rPr>
                <w:rFonts w:ascii="Arial" w:hAnsi="Arial" w:cs="Arial"/>
                <w:b w:val="0"/>
                <w:sz w:val="24"/>
                <w:szCs w:val="24"/>
              </w:rPr>
              <w:t>2</w:t>
            </w:r>
            <w:r w:rsidRPr="00507FA6">
              <w:rPr>
                <w:rFonts w:ascii="Arial" w:hAnsi="Arial" w:cs="Arial"/>
                <w:b w:val="0"/>
                <w:sz w:val="24"/>
                <w:szCs w:val="24"/>
              </w:rPr>
              <w:t>pt)</w:t>
            </w:r>
          </w:p>
        </w:tc>
        <w:tc>
          <w:tcPr>
            <w:tcW w:w="3209" w:type="dxa"/>
          </w:tcPr>
          <w:p w14:paraId="375E2E5B" w14:textId="77777777" w:rsidR="00C610CE" w:rsidRPr="00507FA6" w:rsidRDefault="00C610CE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33251740" w14:textId="77777777" w:rsidR="00C610CE" w:rsidRPr="00507FA6" w:rsidRDefault="00C610CE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C610CE" w14:paraId="2B1D6B54" w14:textId="77777777" w:rsidTr="00B41E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78B8AFCD" w14:textId="77777777" w:rsidR="00C610CE" w:rsidRPr="00507FA6" w:rsidRDefault="00C610CE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603D4F45" w14:textId="77777777" w:rsidR="00C610CE" w:rsidRPr="00507FA6" w:rsidRDefault="00C610CE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2B16F763" w14:textId="77777777" w:rsidR="00C610CE" w:rsidRPr="00507FA6" w:rsidRDefault="00C610CE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C610CE" w14:paraId="68774675" w14:textId="77777777" w:rsidTr="00B41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22AB519B" w14:textId="77777777" w:rsidR="00C610CE" w:rsidRPr="00507FA6" w:rsidRDefault="00C610CE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216663DA" w14:textId="77777777" w:rsidR="00C610CE" w:rsidRPr="00507FA6" w:rsidRDefault="00C610CE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7011730A" w14:textId="77777777" w:rsidR="00C610CE" w:rsidRPr="00507FA6" w:rsidRDefault="00C610CE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C610CE" w14:paraId="2269A8F9" w14:textId="77777777" w:rsidTr="00B41E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42D6F236" w14:textId="77777777" w:rsidR="00C610CE" w:rsidRPr="00507FA6" w:rsidRDefault="00C610CE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4B16D72F" w14:textId="77777777" w:rsidR="00C610CE" w:rsidRPr="00507FA6" w:rsidRDefault="00C610CE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464A108C" w14:textId="77777777" w:rsidR="00C610CE" w:rsidRPr="00507FA6" w:rsidRDefault="00C610CE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C610CE" w14:paraId="6B87BDDD" w14:textId="77777777" w:rsidTr="00B41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4A841154" w14:textId="77777777" w:rsidR="00C610CE" w:rsidRPr="00507FA6" w:rsidRDefault="00C610CE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4799982F" w14:textId="77777777" w:rsidR="00C610CE" w:rsidRPr="00507FA6" w:rsidRDefault="00C610CE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6A7026A7" w14:textId="77777777" w:rsidR="00C610CE" w:rsidRPr="00507FA6" w:rsidRDefault="00C610CE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C610CE" w14:paraId="7FA2F583" w14:textId="77777777" w:rsidTr="00B41E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518BC863" w14:textId="77777777" w:rsidR="00C610CE" w:rsidRPr="00507FA6" w:rsidRDefault="00C610CE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7A93569A" w14:textId="77777777" w:rsidR="00C610CE" w:rsidRPr="00507FA6" w:rsidRDefault="00C610CE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016E4D95" w14:textId="77777777" w:rsidR="00C610CE" w:rsidRPr="00507FA6" w:rsidRDefault="00C610CE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</w:tbl>
    <w:p w14:paraId="03EB84E6" w14:textId="77777777" w:rsidR="00827F97" w:rsidRDefault="00827F97" w:rsidP="00D857C6">
      <w:pPr>
        <w:rPr>
          <w:noProof/>
        </w:rPr>
      </w:pPr>
    </w:p>
    <w:p w14:paraId="6790492F" w14:textId="77777777" w:rsidR="00E71184" w:rsidRDefault="00E71184" w:rsidP="00D857C6">
      <w:pPr>
        <w:rPr>
          <w:noProof/>
        </w:rPr>
      </w:pPr>
    </w:p>
    <w:p w14:paraId="34C5ECC8" w14:textId="197A5504" w:rsidR="00E71184" w:rsidRDefault="00E71184" w:rsidP="00B33809">
      <w:pPr>
        <w:pStyle w:val="BodyText1"/>
        <w:rPr>
          <w:noProof/>
        </w:rPr>
      </w:pPr>
      <w:r>
        <w:rPr>
          <w:noProof/>
        </w:rPr>
        <w:t>This Document use</w:t>
      </w:r>
      <w:r w:rsidR="00591E9A">
        <w:rPr>
          <w:noProof/>
        </w:rPr>
        <w:t>s the font</w:t>
      </w:r>
      <w:r>
        <w:rPr>
          <w:noProof/>
        </w:rPr>
        <w:t xml:space="preserve"> </w:t>
      </w:r>
      <w:r w:rsidR="00591E9A" w:rsidRPr="00D946ED">
        <w:rPr>
          <w:b/>
          <w:bCs/>
          <w:noProof/>
        </w:rPr>
        <w:t>Quicksand</w:t>
      </w:r>
      <w:r w:rsidR="00B33809">
        <w:rPr>
          <w:noProof/>
        </w:rPr>
        <w:t xml:space="preserve"> </w:t>
      </w:r>
      <w:r w:rsidR="0008566C">
        <w:rPr>
          <w:noProof/>
        </w:rPr>
        <w:t>for headings and</w:t>
      </w:r>
      <w:r w:rsidR="00B33809">
        <w:rPr>
          <w:noProof/>
        </w:rPr>
        <w:t xml:space="preserve"> has been embedded in this file</w:t>
      </w:r>
      <w:r w:rsidR="00EA4DC1">
        <w:rPr>
          <w:noProof/>
        </w:rPr>
        <w:t xml:space="preserve">, the font can </w:t>
      </w:r>
      <w:r w:rsidR="00AA50A1">
        <w:rPr>
          <w:noProof/>
        </w:rPr>
        <w:t>also be</w:t>
      </w:r>
      <w:r w:rsidR="00EA4DC1">
        <w:rPr>
          <w:noProof/>
        </w:rPr>
        <w:t xml:space="preserve"> </w:t>
      </w:r>
      <w:r w:rsidR="0008566C">
        <w:rPr>
          <w:noProof/>
        </w:rPr>
        <w:t>downloaded from</w:t>
      </w:r>
      <w:r w:rsidR="00EA4DC1">
        <w:rPr>
          <w:noProof/>
        </w:rPr>
        <w:t xml:space="preserve"> google fonts</w:t>
      </w:r>
      <w:r w:rsidR="00EA4DC1" w:rsidRPr="00D946ED">
        <w:rPr>
          <w:noProof/>
          <w:szCs w:val="24"/>
        </w:rPr>
        <w:t xml:space="preserve"> </w:t>
      </w:r>
      <w:hyperlink r:id="rId12" w:history="1">
        <w:r w:rsidR="00AA50A1" w:rsidRPr="00D946ED">
          <w:rPr>
            <w:color w:val="0000FF"/>
            <w:szCs w:val="24"/>
            <w:u w:val="single"/>
          </w:rPr>
          <w:t>Quicksand - Google Fonts</w:t>
        </w:r>
      </w:hyperlink>
    </w:p>
    <w:p w14:paraId="6D8F34F4" w14:textId="77777777" w:rsidR="00827F97" w:rsidRDefault="00827F97" w:rsidP="00D857C6">
      <w:pPr>
        <w:rPr>
          <w:noProof/>
        </w:rPr>
      </w:pPr>
    </w:p>
    <w:p w14:paraId="5FA4F3C5" w14:textId="77777777" w:rsidR="00827F97" w:rsidRDefault="00827F97" w:rsidP="00D857C6">
      <w:pPr>
        <w:rPr>
          <w:noProof/>
        </w:rPr>
      </w:pPr>
    </w:p>
    <w:p w14:paraId="72B53C3B" w14:textId="77777777" w:rsidR="00827F97" w:rsidRDefault="00827F97" w:rsidP="00D857C6">
      <w:pPr>
        <w:rPr>
          <w:noProof/>
        </w:rPr>
      </w:pPr>
    </w:p>
    <w:p w14:paraId="51D2D32C" w14:textId="77777777" w:rsidR="00827F97" w:rsidRDefault="00827F97" w:rsidP="00D857C6">
      <w:pPr>
        <w:rPr>
          <w:noProof/>
        </w:rPr>
      </w:pPr>
    </w:p>
    <w:p w14:paraId="23C75A0B" w14:textId="77777777" w:rsidR="00827F97" w:rsidRDefault="00827F97" w:rsidP="00D857C6">
      <w:pPr>
        <w:rPr>
          <w:noProof/>
        </w:rPr>
      </w:pPr>
    </w:p>
    <w:p w14:paraId="7F90A3F0" w14:textId="77777777" w:rsidR="00827F97" w:rsidRDefault="00827F97" w:rsidP="00D857C6">
      <w:pPr>
        <w:rPr>
          <w:noProof/>
        </w:rPr>
      </w:pPr>
    </w:p>
    <w:p w14:paraId="4FAA1650" w14:textId="77777777" w:rsidR="00827F97" w:rsidRDefault="00827F97" w:rsidP="00D857C6">
      <w:pPr>
        <w:rPr>
          <w:noProof/>
        </w:rPr>
      </w:pPr>
    </w:p>
    <w:p w14:paraId="2AF37CE7" w14:textId="77777777" w:rsidR="00827F97" w:rsidRDefault="00827F97" w:rsidP="00D857C6">
      <w:pPr>
        <w:rPr>
          <w:noProof/>
        </w:rPr>
      </w:pPr>
    </w:p>
    <w:p w14:paraId="05324D84" w14:textId="77777777" w:rsidR="00827F97" w:rsidRDefault="00827F97" w:rsidP="00D857C6">
      <w:pPr>
        <w:rPr>
          <w:noProof/>
        </w:rPr>
      </w:pPr>
    </w:p>
    <w:p w14:paraId="73E7E198" w14:textId="77777777" w:rsidR="00827F97" w:rsidRDefault="00827F97" w:rsidP="00D857C6">
      <w:pPr>
        <w:rPr>
          <w:noProof/>
        </w:rPr>
      </w:pPr>
    </w:p>
    <w:p w14:paraId="55F00AB5" w14:textId="77777777" w:rsidR="00827F97" w:rsidRDefault="00827F97" w:rsidP="00D857C6">
      <w:pPr>
        <w:rPr>
          <w:noProof/>
        </w:rPr>
      </w:pPr>
    </w:p>
    <w:p w14:paraId="0FB7F98A" w14:textId="2A28A71E" w:rsidR="00827F97" w:rsidRDefault="00827F97" w:rsidP="00D857C6">
      <w:pPr>
        <w:rPr>
          <w:noProof/>
        </w:rPr>
      </w:pPr>
    </w:p>
    <w:p w14:paraId="5C53ABF2" w14:textId="77777777" w:rsidR="00827F97" w:rsidRDefault="00827F97" w:rsidP="00D857C6">
      <w:pPr>
        <w:rPr>
          <w:noProof/>
        </w:rPr>
      </w:pPr>
    </w:p>
    <w:p w14:paraId="202DF38B" w14:textId="77777777" w:rsidR="00827F97" w:rsidRDefault="00827F97" w:rsidP="00D857C6">
      <w:pPr>
        <w:rPr>
          <w:noProof/>
        </w:rPr>
      </w:pPr>
    </w:p>
    <w:p w14:paraId="70D6163E" w14:textId="77777777" w:rsidR="00827F97" w:rsidRDefault="00827F97" w:rsidP="00D857C6">
      <w:pPr>
        <w:rPr>
          <w:noProof/>
        </w:rPr>
      </w:pPr>
    </w:p>
    <w:p w14:paraId="50ACE3AA" w14:textId="77777777" w:rsidR="00827F97" w:rsidRDefault="00827F97" w:rsidP="00D857C6">
      <w:pPr>
        <w:rPr>
          <w:noProof/>
        </w:rPr>
      </w:pPr>
    </w:p>
    <w:p w14:paraId="7F5B50E6" w14:textId="77777777" w:rsidR="00827F97" w:rsidRDefault="00827F97" w:rsidP="00D857C6">
      <w:pPr>
        <w:rPr>
          <w:noProof/>
        </w:rPr>
      </w:pPr>
    </w:p>
    <w:p w14:paraId="1FBFD00E" w14:textId="77777777" w:rsidR="00827F97" w:rsidRDefault="00827F97" w:rsidP="00D857C6">
      <w:pPr>
        <w:rPr>
          <w:noProof/>
        </w:rPr>
      </w:pPr>
    </w:p>
    <w:p w14:paraId="603920D7" w14:textId="77777777" w:rsidR="00827F97" w:rsidRPr="00BD776B" w:rsidRDefault="00827F97" w:rsidP="00D857C6">
      <w:pPr>
        <w:rPr>
          <w:rFonts w:ascii="Arial" w:hAnsi="Arial" w:cs="Arial"/>
          <w:b/>
          <w:bCs/>
          <w:color w:val="768692"/>
          <w:sz w:val="56"/>
          <w:szCs w:val="56"/>
        </w:rPr>
      </w:pPr>
    </w:p>
    <w:sectPr w:rsidR="00827F97" w:rsidRPr="00BD776B" w:rsidSect="00A413A6">
      <w:footerReference w:type="default" r:id="rId13"/>
      <w:headerReference w:type="first" r:id="rId14"/>
      <w:footerReference w:type="first" r:id="rId15"/>
      <w:pgSz w:w="11906" w:h="16838" w:code="9"/>
      <w:pgMar w:top="1134" w:right="1134" w:bottom="1701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68D2D5" w14:textId="77777777" w:rsidR="00E86FA7" w:rsidRDefault="00E86FA7" w:rsidP="009638F9">
      <w:pPr>
        <w:spacing w:after="0" w:line="240" w:lineRule="auto"/>
      </w:pPr>
      <w:r>
        <w:separator/>
      </w:r>
    </w:p>
  </w:endnote>
  <w:endnote w:type="continuationSeparator" w:id="0">
    <w:p w14:paraId="2DD5FC16" w14:textId="77777777" w:rsidR="00E86FA7" w:rsidRDefault="00E86FA7" w:rsidP="009638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0A14BAC-7E5E-42A5-ACEF-150EF19202B8}"/>
    <w:embedBold r:id="rId2" w:fontKey="{F444B1C0-9434-4979-9E8C-1899C269215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596ED613-F18B-4832-9849-F50BAF4569AB}"/>
  </w:font>
  <w:font w:name="Quicksand">
    <w:panose1 w:val="00000000000000000000"/>
    <w:charset w:val="00"/>
    <w:family w:val="auto"/>
    <w:pitch w:val="variable"/>
    <w:sig w:usb0="A00000FF" w:usb1="4000205B" w:usb2="00000000" w:usb3="00000000" w:csb0="00000193" w:csb1="00000000"/>
    <w:embedRegular r:id="rId4" w:fontKey="{0B5880D8-C293-44FA-8FF0-288C1EDE6B3C}"/>
    <w:embedBold r:id="rId5" w:fontKey="{01AC0250-B92D-4C8E-97B4-7BFDC534206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2E64348C-CDB8-4733-909D-631C6EB1DD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CFD65" w14:textId="0BBB924B" w:rsidR="009638F9" w:rsidRPr="004C6BD3" w:rsidRDefault="004C6BD3">
    <w:pPr>
      <w:pStyle w:val="Footer"/>
      <w:jc w:val="right"/>
      <w:rPr>
        <w:rFonts w:ascii="Arial" w:hAnsi="Arial" w:cs="Arial"/>
        <w:b/>
        <w:color w:val="FFFFFF" w:themeColor="background1"/>
        <w:sz w:val="20"/>
        <w:szCs w:val="20"/>
      </w:rPr>
    </w:pPr>
    <w:r w:rsidRPr="004C6BD3">
      <w:rPr>
        <w:rFonts w:ascii="Arial" w:hAnsi="Arial" w:cs="Arial"/>
        <w:color w:val="FFFFFF" w:themeColor="background1"/>
        <w:sz w:val="20"/>
        <w:szCs w:val="20"/>
      </w:rPr>
      <w:tab/>
    </w:r>
    <w:sdt>
      <w:sdtPr>
        <w:rPr>
          <w:rFonts w:ascii="Arial" w:hAnsi="Arial" w:cs="Arial"/>
          <w:color w:val="FFFFFF" w:themeColor="background1"/>
          <w:sz w:val="20"/>
          <w:szCs w:val="20"/>
        </w:rPr>
        <w:id w:val="1891613635"/>
        <w:docPartObj>
          <w:docPartGallery w:val="Page Numbers (Bottom of Page)"/>
          <w:docPartUnique/>
        </w:docPartObj>
      </w:sdtPr>
      <w:sdtEndPr>
        <w:rPr>
          <w:b/>
          <w:noProof/>
        </w:rPr>
      </w:sdtEndPr>
      <w:sdtContent>
        <w:r w:rsidR="00EB250C" w:rsidRPr="004C6BD3">
          <w:rPr>
            <w:rFonts w:ascii="Arial" w:hAnsi="Arial" w:cs="Arial"/>
            <w:color w:val="FFFFFF" w:themeColor="background1"/>
            <w:sz w:val="20"/>
            <w:szCs w:val="20"/>
          </w:rPr>
          <w:tab/>
        </w:r>
        <w:r w:rsidR="00EB250C" w:rsidRPr="004C6BD3">
          <w:rPr>
            <w:rFonts w:ascii="Arial" w:hAnsi="Arial" w:cs="Arial"/>
            <w:color w:val="FFFFFF" w:themeColor="background1"/>
            <w:sz w:val="20"/>
            <w:szCs w:val="20"/>
          </w:rPr>
          <w:tab/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fldChar w:fldCharType="begin"/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instrText xml:space="preserve"> PAGE   \* MERGEFORMAT </w:instrText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fldChar w:fldCharType="separate"/>
        </w:r>
        <w:r w:rsidR="009638F9" w:rsidRPr="004C6BD3">
          <w:rPr>
            <w:rFonts w:ascii="Arial" w:hAnsi="Arial" w:cs="Arial"/>
            <w:b/>
            <w:noProof/>
            <w:color w:val="FFFFFF" w:themeColor="background1"/>
            <w:sz w:val="20"/>
            <w:szCs w:val="20"/>
          </w:rPr>
          <w:t>2</w:t>
        </w:r>
        <w:r w:rsidR="009638F9" w:rsidRPr="004C6BD3">
          <w:rPr>
            <w:rFonts w:ascii="Arial" w:hAnsi="Arial" w:cs="Arial"/>
            <w:b/>
            <w:noProof/>
            <w:color w:val="FFFFFF" w:themeColor="background1"/>
            <w:sz w:val="20"/>
            <w:szCs w:val="20"/>
          </w:rPr>
          <w:fldChar w:fldCharType="end"/>
        </w:r>
      </w:sdtContent>
    </w:sdt>
  </w:p>
  <w:sdt>
    <w:sdtPr>
      <w:id w:val="-2030090798"/>
      <w:docPartObj>
        <w:docPartGallery w:val="Page Numbers (Bottom of Page)"/>
        <w:docPartUnique/>
      </w:docPartObj>
    </w:sdtPr>
    <w:sdtEndPr>
      <w:rPr>
        <w:rFonts w:ascii="Arial" w:hAnsi="Arial" w:cs="Arial"/>
        <w:b/>
        <w:bCs/>
        <w:noProof/>
        <w:color w:val="000000" w:themeColor="text1"/>
        <w:sz w:val="20"/>
        <w:szCs w:val="20"/>
      </w:rPr>
    </w:sdtEndPr>
    <w:sdtContent>
      <w:p w14:paraId="65243DE0" w14:textId="77777777" w:rsidR="00BE0E43" w:rsidRDefault="00BE0E43" w:rsidP="00BE0E43">
        <w:pPr>
          <w:pStyle w:val="Footer"/>
        </w:pPr>
        <w:r w:rsidRPr="00400368">
          <w:rPr>
            <w:noProof/>
            <w:color w:val="000000" w:themeColor="text1"/>
          </w:rPr>
          <w:drawing>
            <wp:anchor distT="0" distB="0" distL="114300" distR="114300" simplePos="0" relativeHeight="251664384" behindDoc="0" locked="0" layoutInCell="1" allowOverlap="1" wp14:anchorId="2C2F5D15" wp14:editId="6CC69407">
              <wp:simplePos x="0" y="0"/>
              <wp:positionH relativeFrom="margin">
                <wp:align>right</wp:align>
              </wp:positionH>
              <wp:positionV relativeFrom="paragraph">
                <wp:posOffset>5816</wp:posOffset>
              </wp:positionV>
              <wp:extent cx="900000" cy="900000"/>
              <wp:effectExtent l="0" t="0" r="0" b="0"/>
              <wp:wrapThrough wrapText="bothSides">
                <wp:wrapPolygon edited="0">
                  <wp:start x="6402" y="0"/>
                  <wp:lineTo x="3658" y="1372"/>
                  <wp:lineTo x="0" y="5488"/>
                  <wp:lineTo x="0" y="16006"/>
                  <wp:lineTo x="5030" y="21036"/>
                  <wp:lineTo x="6402" y="21036"/>
                  <wp:lineTo x="14634" y="21036"/>
                  <wp:lineTo x="16006" y="21036"/>
                  <wp:lineTo x="21036" y="16006"/>
                  <wp:lineTo x="21036" y="5488"/>
                  <wp:lineTo x="17378" y="1372"/>
                  <wp:lineTo x="14634" y="0"/>
                  <wp:lineTo x="6402" y="0"/>
                </wp:wrapPolygon>
              </wp:wrapThrough>
              <wp:docPr id="2103935851" name="Picture 2103935851" descr="A pink circle with white tex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82666951" name="Picture 4" descr="A pink circle with white text&#10;&#10;Description automatically generated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0000" cy="90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0F5BD09C" w14:textId="77777777" w:rsidR="00BE0E43" w:rsidRDefault="00BE0E43" w:rsidP="00BE0E43">
        <w:pPr>
          <w:pStyle w:val="Footer"/>
        </w:pPr>
      </w:p>
      <w:p w14:paraId="505E9F6D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  <w:r w:rsidRPr="00400368">
          <w:rPr>
            <w:noProof/>
            <w:color w:val="000000" w:themeColor="text1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567FD05E" wp14:editId="16D534E4">
                  <wp:simplePos x="0" y="0"/>
                  <wp:positionH relativeFrom="column">
                    <wp:posOffset>333342</wp:posOffset>
                  </wp:positionH>
                  <wp:positionV relativeFrom="paragraph">
                    <wp:posOffset>81748</wp:posOffset>
                  </wp:positionV>
                  <wp:extent cx="4684294" cy="32084"/>
                  <wp:effectExtent l="0" t="0" r="21590" b="25400"/>
                  <wp:wrapNone/>
                  <wp:docPr id="87164733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4684294" cy="32084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E41F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6B43DC75" id="Straight Connector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25pt,6.45pt" to="395.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" strokecolor="#e41f5f" strokeweight="1pt">
                  <v:stroke joinstyle="miter"/>
                </v:line>
              </w:pict>
            </mc:Fallback>
          </mc:AlternateContent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begin"/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instrText xml:space="preserve"> PAGE   \* MERGEFORMAT </w:instrText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separate"/>
        </w:r>
        <w:r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t>1</w:t>
        </w:r>
        <w:r w:rsidRPr="00400368"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  <w:fldChar w:fldCharType="end"/>
        </w:r>
      </w:p>
      <w:p w14:paraId="5916FF9F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</w:p>
      <w:p w14:paraId="62596D99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  <w:p w14:paraId="1BCE6392" w14:textId="77777777" w:rsidR="00BE0E43" w:rsidRPr="00400368" w:rsidRDefault="00860C2F" w:rsidP="00BE0E43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</w:sdtContent>
  </w:sdt>
  <w:p w14:paraId="0E2202FB" w14:textId="77777777" w:rsidR="009638F9" w:rsidRDefault="009638F9" w:rsidP="00B82162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65190806"/>
      <w:docPartObj>
        <w:docPartGallery w:val="Page Numbers (Bottom of Page)"/>
        <w:docPartUnique/>
      </w:docPartObj>
    </w:sdtPr>
    <w:sdtEndPr>
      <w:rPr>
        <w:rFonts w:ascii="Arial" w:hAnsi="Arial" w:cs="Arial"/>
        <w:b/>
        <w:bCs/>
        <w:noProof/>
        <w:color w:val="000000" w:themeColor="text1"/>
        <w:sz w:val="20"/>
        <w:szCs w:val="20"/>
      </w:rPr>
    </w:sdtEndPr>
    <w:sdtContent>
      <w:p w14:paraId="321181A8" w14:textId="543E9376" w:rsidR="00C03688" w:rsidRDefault="00C03688" w:rsidP="00400368">
        <w:pPr>
          <w:pStyle w:val="Footer"/>
        </w:pPr>
      </w:p>
      <w:p w14:paraId="352ECBC8" w14:textId="20EF6904" w:rsidR="00C03688" w:rsidRDefault="00C03688" w:rsidP="00400368">
        <w:pPr>
          <w:pStyle w:val="Footer"/>
        </w:pPr>
      </w:p>
      <w:p w14:paraId="1112E8F8" w14:textId="718A81F9" w:rsidR="00C03688" w:rsidRDefault="00C03688" w:rsidP="00400368">
        <w:pPr>
          <w:pStyle w:val="Footer"/>
        </w:pPr>
      </w:p>
      <w:p w14:paraId="0326E03A" w14:textId="04899246" w:rsidR="00C03688" w:rsidRDefault="00BE0E43" w:rsidP="00400368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  <w:r w:rsidRPr="00400368">
          <w:rPr>
            <w:noProof/>
            <w:color w:val="000000" w:themeColor="text1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5F6183CD" wp14:editId="3307BAA1">
                  <wp:simplePos x="0" y="0"/>
                  <wp:positionH relativeFrom="margin">
                    <wp:align>left</wp:align>
                  </wp:positionH>
                  <wp:positionV relativeFrom="paragraph">
                    <wp:posOffset>103505</wp:posOffset>
                  </wp:positionV>
                  <wp:extent cx="6042526" cy="11129"/>
                  <wp:effectExtent l="0" t="0" r="15875" b="27305"/>
                  <wp:wrapNone/>
                  <wp:docPr id="1193646200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 flipV="1">
                            <a:off x="0" y="0"/>
                            <a:ext cx="6042526" cy="11129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E41F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3F340EEE" id="Straight Connector 5" o:spid="_x0000_s1026" style="position:absolute;flip:x y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8.15pt" to="475.8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" strokecolor="#e41f5f" strokeweight="1pt">
                  <v:stroke joinstyle="miter"/>
                  <w10:wrap anchorx="margin"/>
                </v:line>
              </w:pict>
            </mc:Fallback>
          </mc:AlternateContent>
        </w:r>
      </w:p>
      <w:p w14:paraId="4CFC127D" w14:textId="4C81150F" w:rsidR="00C03688" w:rsidRDefault="00C03688" w:rsidP="00400368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</w:p>
      <w:p w14:paraId="164BC2AD" w14:textId="77777777" w:rsidR="00C03688" w:rsidRDefault="00C03688" w:rsidP="00400368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  <w:p w14:paraId="2F450ABF" w14:textId="66588F56" w:rsidR="00316FAA" w:rsidRPr="00400368" w:rsidRDefault="00860C2F" w:rsidP="00400368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</w:sdtContent>
  </w:sdt>
  <w:p w14:paraId="06BA0A25" w14:textId="1EC3ADA5" w:rsidR="00A413A6" w:rsidRPr="001465DA" w:rsidRDefault="00A413A6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B00088" w14:textId="77777777" w:rsidR="00E86FA7" w:rsidRDefault="00E86FA7" w:rsidP="009638F9">
      <w:pPr>
        <w:spacing w:after="0" w:line="240" w:lineRule="auto"/>
      </w:pPr>
      <w:r>
        <w:separator/>
      </w:r>
    </w:p>
  </w:footnote>
  <w:footnote w:type="continuationSeparator" w:id="0">
    <w:p w14:paraId="410FE01E" w14:textId="77777777" w:rsidR="00E86FA7" w:rsidRDefault="00E86FA7" w:rsidP="009638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C293C" w14:textId="66526AB3" w:rsidR="00F137AF" w:rsidRDefault="00943CA6">
    <w:pPr>
      <w:pStyle w:val="Header"/>
    </w:pPr>
    <w:r>
      <w:rPr>
        <w:noProof/>
      </w:rPr>
      <w:drawing>
        <wp:anchor distT="0" distB="0" distL="114300" distR="114300" simplePos="0" relativeHeight="251668480" behindDoc="1" locked="0" layoutInCell="1" allowOverlap="1" wp14:anchorId="7B95818E" wp14:editId="40B73A5D">
          <wp:simplePos x="0" y="0"/>
          <wp:positionH relativeFrom="column">
            <wp:posOffset>4706754</wp:posOffset>
          </wp:positionH>
          <wp:positionV relativeFrom="paragraph">
            <wp:posOffset>-679718</wp:posOffset>
          </wp:positionV>
          <wp:extent cx="3603659" cy="13862083"/>
          <wp:effectExtent l="0" t="0" r="0" b="0"/>
          <wp:wrapNone/>
          <wp:docPr id="32190039" name="Picture 32190039" descr="A black background with red heart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57194835" name="Picture 2" descr="A black background with red hearts&#10;&#10;Description automatically generated"/>
                  <pic:cNvPicPr/>
                </pic:nvPicPr>
                <pic:blipFill rotWithShape="1">
                  <a:blip r:embed="rId1" cstate="print">
                    <a:alphaModFix amt="1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1030" r="38739" b="-434"/>
                  <a:stretch/>
                </pic:blipFill>
                <pic:spPr bwMode="auto">
                  <a:xfrm>
                    <a:off x="0" y="0"/>
                    <a:ext cx="3603659" cy="1386208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0E0C1C"/>
    <w:multiLevelType w:val="hybridMultilevel"/>
    <w:tmpl w:val="5204D3CC"/>
    <w:lvl w:ilvl="0" w:tplc="83B684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EB8"/>
      </w:rPr>
    </w:lvl>
    <w:lvl w:ilvl="1" w:tplc="AF8863AC">
      <w:start w:val="1"/>
      <w:numFmt w:val="bullet"/>
      <w:pStyle w:val="bullet2"/>
      <w:lvlText w:val="o"/>
      <w:lvlJc w:val="left"/>
      <w:pPr>
        <w:ind w:left="1440" w:hanging="360"/>
      </w:pPr>
      <w:rPr>
        <w:rFonts w:ascii="Courier New" w:hAnsi="Courier New" w:hint="default"/>
        <w:color w:val="E41F5F"/>
      </w:rPr>
    </w:lvl>
    <w:lvl w:ilvl="2" w:tplc="307EA2EC">
      <w:start w:val="1"/>
      <w:numFmt w:val="bullet"/>
      <w:pStyle w:val="bullet3"/>
      <w:lvlText w:val=""/>
      <w:lvlJc w:val="left"/>
      <w:pPr>
        <w:ind w:left="2160" w:hanging="360"/>
      </w:pPr>
      <w:rPr>
        <w:rFonts w:ascii="Wingdings" w:hAnsi="Wingdings" w:hint="default"/>
        <w:color w:val="E41F5F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053FA2"/>
    <w:multiLevelType w:val="hybridMultilevel"/>
    <w:tmpl w:val="B98A67AA"/>
    <w:lvl w:ilvl="0" w:tplc="95D69732">
      <w:start w:val="1"/>
      <w:numFmt w:val="bullet"/>
      <w:pStyle w:val="Bullet1"/>
      <w:lvlText w:val=""/>
      <w:lvlJc w:val="left"/>
      <w:pPr>
        <w:ind w:left="720" w:hanging="360"/>
      </w:pPr>
      <w:rPr>
        <w:rFonts w:ascii="Symbol" w:hAnsi="Symbol" w:hint="default"/>
        <w:color w:val="E41F5F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5EB8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005EB8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FF382A"/>
    <w:multiLevelType w:val="hybridMultilevel"/>
    <w:tmpl w:val="6DD4C27A"/>
    <w:lvl w:ilvl="0" w:tplc="624443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EB8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5EB8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005EB8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6E6534"/>
    <w:multiLevelType w:val="hybridMultilevel"/>
    <w:tmpl w:val="9E383086"/>
    <w:lvl w:ilvl="0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447B64E5"/>
    <w:multiLevelType w:val="hybridMultilevel"/>
    <w:tmpl w:val="FD623D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271BA9"/>
    <w:multiLevelType w:val="hybridMultilevel"/>
    <w:tmpl w:val="B966ED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DE3003"/>
    <w:multiLevelType w:val="hybridMultilevel"/>
    <w:tmpl w:val="D422D4F2"/>
    <w:lvl w:ilvl="0" w:tplc="38962FDE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  <w:color w:val="2F5496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137491"/>
    <w:multiLevelType w:val="hybridMultilevel"/>
    <w:tmpl w:val="3D068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9548FB"/>
    <w:multiLevelType w:val="hybridMultilevel"/>
    <w:tmpl w:val="047EAA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471188"/>
    <w:multiLevelType w:val="hybridMultilevel"/>
    <w:tmpl w:val="A0EC134C"/>
    <w:lvl w:ilvl="0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7A921255"/>
    <w:multiLevelType w:val="hybridMultilevel"/>
    <w:tmpl w:val="E89AFD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9532239">
    <w:abstractNumId w:val="0"/>
  </w:num>
  <w:num w:numId="2" w16cid:durableId="2017658251">
    <w:abstractNumId w:val="4"/>
  </w:num>
  <w:num w:numId="3" w16cid:durableId="623124926">
    <w:abstractNumId w:val="6"/>
  </w:num>
  <w:num w:numId="4" w16cid:durableId="1155993907">
    <w:abstractNumId w:val="8"/>
  </w:num>
  <w:num w:numId="5" w16cid:durableId="1562133077">
    <w:abstractNumId w:val="10"/>
  </w:num>
  <w:num w:numId="6" w16cid:durableId="1027682462">
    <w:abstractNumId w:val="5"/>
  </w:num>
  <w:num w:numId="7" w16cid:durableId="2049913047">
    <w:abstractNumId w:val="7"/>
  </w:num>
  <w:num w:numId="8" w16cid:durableId="1928878671">
    <w:abstractNumId w:val="9"/>
  </w:num>
  <w:num w:numId="9" w16cid:durableId="1803502208">
    <w:abstractNumId w:val="3"/>
  </w:num>
  <w:num w:numId="10" w16cid:durableId="1497183018">
    <w:abstractNumId w:val="2"/>
  </w:num>
  <w:num w:numId="11" w16cid:durableId="1775133034">
    <w:abstractNumId w:val="1"/>
  </w:num>
  <w:num w:numId="12" w16cid:durableId="634019767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1"/>
  <w:embedTrueTypeFont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025"/>
    <w:rsid w:val="00016D80"/>
    <w:rsid w:val="00027539"/>
    <w:rsid w:val="000307D4"/>
    <w:rsid w:val="00045CDD"/>
    <w:rsid w:val="0006491C"/>
    <w:rsid w:val="0008566C"/>
    <w:rsid w:val="000878F5"/>
    <w:rsid w:val="00090E30"/>
    <w:rsid w:val="000A55A9"/>
    <w:rsid w:val="000A6549"/>
    <w:rsid w:val="000D619A"/>
    <w:rsid w:val="00102539"/>
    <w:rsid w:val="00102EAE"/>
    <w:rsid w:val="001052D6"/>
    <w:rsid w:val="001363C1"/>
    <w:rsid w:val="001465DA"/>
    <w:rsid w:val="001509EC"/>
    <w:rsid w:val="00155435"/>
    <w:rsid w:val="0016576D"/>
    <w:rsid w:val="00192BE1"/>
    <w:rsid w:val="00192DAC"/>
    <w:rsid w:val="001A452F"/>
    <w:rsid w:val="001A47DA"/>
    <w:rsid w:val="001C555A"/>
    <w:rsid w:val="001C7352"/>
    <w:rsid w:val="001D1428"/>
    <w:rsid w:val="001D6B2A"/>
    <w:rsid w:val="001E1E2B"/>
    <w:rsid w:val="00206AD3"/>
    <w:rsid w:val="002160CD"/>
    <w:rsid w:val="00230051"/>
    <w:rsid w:val="00236E25"/>
    <w:rsid w:val="00296976"/>
    <w:rsid w:val="002A5590"/>
    <w:rsid w:val="002C10D5"/>
    <w:rsid w:val="002D1948"/>
    <w:rsid w:val="002E241F"/>
    <w:rsid w:val="002E4085"/>
    <w:rsid w:val="00316FAA"/>
    <w:rsid w:val="0031719E"/>
    <w:rsid w:val="00343B8E"/>
    <w:rsid w:val="00363A6B"/>
    <w:rsid w:val="0037551B"/>
    <w:rsid w:val="003770FE"/>
    <w:rsid w:val="00386307"/>
    <w:rsid w:val="0038797F"/>
    <w:rsid w:val="00395106"/>
    <w:rsid w:val="003A5038"/>
    <w:rsid w:val="003B75A8"/>
    <w:rsid w:val="003C1D63"/>
    <w:rsid w:val="003C6598"/>
    <w:rsid w:val="003D5FF9"/>
    <w:rsid w:val="003E1CDD"/>
    <w:rsid w:val="003E757D"/>
    <w:rsid w:val="003F1134"/>
    <w:rsid w:val="003F3EE6"/>
    <w:rsid w:val="00400368"/>
    <w:rsid w:val="00410C65"/>
    <w:rsid w:val="004172EC"/>
    <w:rsid w:val="004367FF"/>
    <w:rsid w:val="00450029"/>
    <w:rsid w:val="004531AF"/>
    <w:rsid w:val="00460ED3"/>
    <w:rsid w:val="00473D10"/>
    <w:rsid w:val="00474EC5"/>
    <w:rsid w:val="00486632"/>
    <w:rsid w:val="00494922"/>
    <w:rsid w:val="004C6BD3"/>
    <w:rsid w:val="004F6B96"/>
    <w:rsid w:val="00504AED"/>
    <w:rsid w:val="00506007"/>
    <w:rsid w:val="00507FA6"/>
    <w:rsid w:val="00512DAF"/>
    <w:rsid w:val="00522702"/>
    <w:rsid w:val="0053073B"/>
    <w:rsid w:val="00545448"/>
    <w:rsid w:val="00545840"/>
    <w:rsid w:val="0055258C"/>
    <w:rsid w:val="00571BB2"/>
    <w:rsid w:val="0058163E"/>
    <w:rsid w:val="00591E9A"/>
    <w:rsid w:val="00597668"/>
    <w:rsid w:val="005B05CB"/>
    <w:rsid w:val="005B75A7"/>
    <w:rsid w:val="005C3227"/>
    <w:rsid w:val="005D4A47"/>
    <w:rsid w:val="005E442D"/>
    <w:rsid w:val="005E47BA"/>
    <w:rsid w:val="00603882"/>
    <w:rsid w:val="0060777D"/>
    <w:rsid w:val="00610CDE"/>
    <w:rsid w:val="00613FE6"/>
    <w:rsid w:val="00617A8D"/>
    <w:rsid w:val="00627F4C"/>
    <w:rsid w:val="00633C52"/>
    <w:rsid w:val="006343C7"/>
    <w:rsid w:val="00654E31"/>
    <w:rsid w:val="00660747"/>
    <w:rsid w:val="00662FD1"/>
    <w:rsid w:val="0066497B"/>
    <w:rsid w:val="00666F3D"/>
    <w:rsid w:val="0066790A"/>
    <w:rsid w:val="00674154"/>
    <w:rsid w:val="00682496"/>
    <w:rsid w:val="006837C9"/>
    <w:rsid w:val="006877C3"/>
    <w:rsid w:val="0069340A"/>
    <w:rsid w:val="006A0931"/>
    <w:rsid w:val="006A2E60"/>
    <w:rsid w:val="006B16BE"/>
    <w:rsid w:val="006B4DAF"/>
    <w:rsid w:val="006D1CB4"/>
    <w:rsid w:val="006D6D0C"/>
    <w:rsid w:val="007018BB"/>
    <w:rsid w:val="00704114"/>
    <w:rsid w:val="0075450F"/>
    <w:rsid w:val="0075683D"/>
    <w:rsid w:val="00762E01"/>
    <w:rsid w:val="00777A42"/>
    <w:rsid w:val="007A4612"/>
    <w:rsid w:val="007B0DB8"/>
    <w:rsid w:val="007B733E"/>
    <w:rsid w:val="007E311C"/>
    <w:rsid w:val="007E7C72"/>
    <w:rsid w:val="008031A3"/>
    <w:rsid w:val="00803629"/>
    <w:rsid w:val="008127E9"/>
    <w:rsid w:val="00815006"/>
    <w:rsid w:val="00815A98"/>
    <w:rsid w:val="00827F97"/>
    <w:rsid w:val="00831C8B"/>
    <w:rsid w:val="00835397"/>
    <w:rsid w:val="00843D09"/>
    <w:rsid w:val="00851907"/>
    <w:rsid w:val="00860C2F"/>
    <w:rsid w:val="00860E58"/>
    <w:rsid w:val="00864C25"/>
    <w:rsid w:val="0089027D"/>
    <w:rsid w:val="008B0728"/>
    <w:rsid w:val="008C040C"/>
    <w:rsid w:val="008D154E"/>
    <w:rsid w:val="008D4025"/>
    <w:rsid w:val="008D71C9"/>
    <w:rsid w:val="008D75ED"/>
    <w:rsid w:val="008F094E"/>
    <w:rsid w:val="008F4077"/>
    <w:rsid w:val="00900D56"/>
    <w:rsid w:val="0090188F"/>
    <w:rsid w:val="00911350"/>
    <w:rsid w:val="009136CF"/>
    <w:rsid w:val="00914F94"/>
    <w:rsid w:val="00935A21"/>
    <w:rsid w:val="00943CA6"/>
    <w:rsid w:val="00943E26"/>
    <w:rsid w:val="00945CA9"/>
    <w:rsid w:val="00951BFB"/>
    <w:rsid w:val="009638F9"/>
    <w:rsid w:val="00982081"/>
    <w:rsid w:val="009A1902"/>
    <w:rsid w:val="009A236A"/>
    <w:rsid w:val="009A6123"/>
    <w:rsid w:val="009A7F72"/>
    <w:rsid w:val="009D404E"/>
    <w:rsid w:val="00A03688"/>
    <w:rsid w:val="00A14AE5"/>
    <w:rsid w:val="00A413A6"/>
    <w:rsid w:val="00A72CF1"/>
    <w:rsid w:val="00A77A4B"/>
    <w:rsid w:val="00A811E1"/>
    <w:rsid w:val="00A82706"/>
    <w:rsid w:val="00A82BC0"/>
    <w:rsid w:val="00AA50A1"/>
    <w:rsid w:val="00AA5F6A"/>
    <w:rsid w:val="00AD2307"/>
    <w:rsid w:val="00AD5B05"/>
    <w:rsid w:val="00AE3773"/>
    <w:rsid w:val="00AE3A97"/>
    <w:rsid w:val="00AE4A8B"/>
    <w:rsid w:val="00AF4741"/>
    <w:rsid w:val="00B00FB5"/>
    <w:rsid w:val="00B04674"/>
    <w:rsid w:val="00B0726F"/>
    <w:rsid w:val="00B16457"/>
    <w:rsid w:val="00B21F45"/>
    <w:rsid w:val="00B331A4"/>
    <w:rsid w:val="00B33809"/>
    <w:rsid w:val="00B37B49"/>
    <w:rsid w:val="00B5399B"/>
    <w:rsid w:val="00B82162"/>
    <w:rsid w:val="00B84459"/>
    <w:rsid w:val="00BC7F60"/>
    <w:rsid w:val="00BD776B"/>
    <w:rsid w:val="00BE0E43"/>
    <w:rsid w:val="00C03688"/>
    <w:rsid w:val="00C04B24"/>
    <w:rsid w:val="00C265EA"/>
    <w:rsid w:val="00C40752"/>
    <w:rsid w:val="00C610CE"/>
    <w:rsid w:val="00C6533D"/>
    <w:rsid w:val="00C72A39"/>
    <w:rsid w:val="00C74349"/>
    <w:rsid w:val="00C74AEB"/>
    <w:rsid w:val="00C9289D"/>
    <w:rsid w:val="00CB09F4"/>
    <w:rsid w:val="00CB2A4C"/>
    <w:rsid w:val="00CB4E19"/>
    <w:rsid w:val="00CE7E71"/>
    <w:rsid w:val="00D06FF9"/>
    <w:rsid w:val="00D67B4C"/>
    <w:rsid w:val="00D7657F"/>
    <w:rsid w:val="00D81204"/>
    <w:rsid w:val="00D857C6"/>
    <w:rsid w:val="00D946ED"/>
    <w:rsid w:val="00D96A73"/>
    <w:rsid w:val="00DA552A"/>
    <w:rsid w:val="00DC7B8E"/>
    <w:rsid w:val="00DD1FD4"/>
    <w:rsid w:val="00E0566F"/>
    <w:rsid w:val="00E23FFC"/>
    <w:rsid w:val="00E26F67"/>
    <w:rsid w:val="00E27984"/>
    <w:rsid w:val="00E40777"/>
    <w:rsid w:val="00E53553"/>
    <w:rsid w:val="00E56C14"/>
    <w:rsid w:val="00E71184"/>
    <w:rsid w:val="00E7525E"/>
    <w:rsid w:val="00E82713"/>
    <w:rsid w:val="00E86FA7"/>
    <w:rsid w:val="00E92E3B"/>
    <w:rsid w:val="00EA4DC1"/>
    <w:rsid w:val="00EB2129"/>
    <w:rsid w:val="00EB250C"/>
    <w:rsid w:val="00EB71B2"/>
    <w:rsid w:val="00ED48DB"/>
    <w:rsid w:val="00ED771A"/>
    <w:rsid w:val="00F01D2F"/>
    <w:rsid w:val="00F137AF"/>
    <w:rsid w:val="00F14687"/>
    <w:rsid w:val="00F17601"/>
    <w:rsid w:val="00F31B12"/>
    <w:rsid w:val="00F46FE7"/>
    <w:rsid w:val="00F5138A"/>
    <w:rsid w:val="00F66D39"/>
    <w:rsid w:val="00F67D73"/>
    <w:rsid w:val="00F80A86"/>
    <w:rsid w:val="00F87F6B"/>
    <w:rsid w:val="00FA65BB"/>
    <w:rsid w:val="00FB1AC3"/>
    <w:rsid w:val="00FB34E7"/>
    <w:rsid w:val="00FD2B1A"/>
    <w:rsid w:val="00FD78BD"/>
    <w:rsid w:val="00FE5C9A"/>
    <w:rsid w:val="00FE62E5"/>
    <w:rsid w:val="00FF3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853E5F"/>
  <w15:chartTrackingRefBased/>
  <w15:docId w15:val="{C24B601E-15F5-4DDA-8BFB-057E2FB82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F094E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8F094E"/>
    <w:rPr>
      <w:rFonts w:eastAsiaTheme="minorEastAsia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F09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094E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link w:val="ListParagraphChar"/>
    <w:uiPriority w:val="34"/>
    <w:qFormat/>
    <w:rsid w:val="007E311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638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38F9"/>
  </w:style>
  <w:style w:type="paragraph" w:styleId="Footer">
    <w:name w:val="footer"/>
    <w:basedOn w:val="Normal"/>
    <w:link w:val="FooterChar"/>
    <w:uiPriority w:val="99"/>
    <w:unhideWhenUsed/>
    <w:rsid w:val="009638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38F9"/>
  </w:style>
  <w:style w:type="table" w:styleId="TableGrid">
    <w:name w:val="Table Grid"/>
    <w:basedOn w:val="TableNormal"/>
    <w:uiPriority w:val="39"/>
    <w:rsid w:val="00087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1">
    <w:name w:val="Plain Table 1"/>
    <w:basedOn w:val="TableNormal"/>
    <w:uiPriority w:val="41"/>
    <w:rsid w:val="000878F5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PageTitle">
    <w:name w:val="Page Title"/>
    <w:basedOn w:val="Normal"/>
    <w:link w:val="PageTitleChar"/>
    <w:qFormat/>
    <w:rsid w:val="001A47DA"/>
    <w:rPr>
      <w:rFonts w:ascii="Arial" w:hAnsi="Arial" w:cs="Arial"/>
      <w:b/>
      <w:color w:val="005EB8"/>
      <w:sz w:val="40"/>
    </w:rPr>
  </w:style>
  <w:style w:type="paragraph" w:customStyle="1" w:styleId="BodyText1">
    <w:name w:val="Body Text1"/>
    <w:basedOn w:val="Normal"/>
    <w:link w:val="BodytextChar"/>
    <w:qFormat/>
    <w:rsid w:val="001A47DA"/>
    <w:rPr>
      <w:rFonts w:ascii="Arial" w:hAnsi="Arial" w:cs="Arial"/>
      <w:sz w:val="24"/>
    </w:rPr>
  </w:style>
  <w:style w:type="character" w:customStyle="1" w:styleId="PageTitleChar">
    <w:name w:val="Page Title Char"/>
    <w:basedOn w:val="DefaultParagraphFont"/>
    <w:link w:val="PageTitle"/>
    <w:rsid w:val="001A47DA"/>
    <w:rPr>
      <w:rFonts w:ascii="Arial" w:hAnsi="Arial" w:cs="Arial"/>
      <w:b/>
      <w:color w:val="005EB8"/>
      <w:sz w:val="40"/>
    </w:rPr>
  </w:style>
  <w:style w:type="paragraph" w:customStyle="1" w:styleId="Sectionheader">
    <w:name w:val="Section header"/>
    <w:basedOn w:val="Normal"/>
    <w:link w:val="SectionheaderChar"/>
    <w:qFormat/>
    <w:rsid w:val="001A47DA"/>
    <w:rPr>
      <w:rFonts w:ascii="Arial" w:hAnsi="Arial" w:cs="Arial"/>
      <w:b/>
      <w:color w:val="005EB8"/>
      <w:sz w:val="32"/>
    </w:rPr>
  </w:style>
  <w:style w:type="character" w:customStyle="1" w:styleId="BodytextChar">
    <w:name w:val="Body text Char"/>
    <w:basedOn w:val="DefaultParagraphFont"/>
    <w:link w:val="BodyText1"/>
    <w:rsid w:val="001A47DA"/>
    <w:rPr>
      <w:rFonts w:ascii="Arial" w:hAnsi="Arial" w:cs="Arial"/>
      <w:sz w:val="24"/>
    </w:rPr>
  </w:style>
  <w:style w:type="paragraph" w:customStyle="1" w:styleId="Sectionsubhead">
    <w:name w:val="Section subhead"/>
    <w:basedOn w:val="Normal"/>
    <w:link w:val="SectionsubheadChar"/>
    <w:rsid w:val="001A47DA"/>
    <w:rPr>
      <w:rFonts w:ascii="Arial" w:hAnsi="Arial" w:cs="Arial"/>
      <w:color w:val="005EB8"/>
      <w:sz w:val="24"/>
    </w:rPr>
  </w:style>
  <w:style w:type="character" w:customStyle="1" w:styleId="SectionheaderChar">
    <w:name w:val="Section header Char"/>
    <w:basedOn w:val="DefaultParagraphFont"/>
    <w:link w:val="Sectionheader"/>
    <w:rsid w:val="001A47DA"/>
    <w:rPr>
      <w:rFonts w:ascii="Arial" w:hAnsi="Arial" w:cs="Arial"/>
      <w:b/>
      <w:color w:val="005EB8"/>
      <w:sz w:val="32"/>
    </w:rPr>
  </w:style>
  <w:style w:type="paragraph" w:customStyle="1" w:styleId="Sectionsub-subhead">
    <w:name w:val="Section sub-subhead"/>
    <w:basedOn w:val="Normal"/>
    <w:link w:val="Sectionsub-subheadChar"/>
    <w:qFormat/>
    <w:rsid w:val="001A47DA"/>
    <w:rPr>
      <w:rFonts w:ascii="Arial" w:hAnsi="Arial" w:cs="Arial"/>
      <w:sz w:val="24"/>
      <w:u w:val="single" w:color="005EB8"/>
    </w:rPr>
  </w:style>
  <w:style w:type="character" w:customStyle="1" w:styleId="SectionsubheadChar">
    <w:name w:val="Section subhead Char"/>
    <w:basedOn w:val="DefaultParagraphFont"/>
    <w:link w:val="Sectionsubhead"/>
    <w:rsid w:val="001A47DA"/>
    <w:rPr>
      <w:rFonts w:ascii="Arial" w:hAnsi="Arial" w:cs="Arial"/>
      <w:color w:val="005EB8"/>
      <w:sz w:val="24"/>
    </w:rPr>
  </w:style>
  <w:style w:type="paragraph" w:customStyle="1" w:styleId="Imagecaption">
    <w:name w:val="Image caption"/>
    <w:basedOn w:val="Normal"/>
    <w:link w:val="ImagecaptionChar"/>
    <w:qFormat/>
    <w:rsid w:val="001A47DA"/>
    <w:rPr>
      <w:rFonts w:ascii="Arial" w:hAnsi="Arial" w:cs="Arial"/>
      <w:color w:val="768692"/>
      <w:sz w:val="20"/>
    </w:rPr>
  </w:style>
  <w:style w:type="character" w:customStyle="1" w:styleId="Sectionsub-subheadChar">
    <w:name w:val="Section sub-subhead Char"/>
    <w:basedOn w:val="DefaultParagraphFont"/>
    <w:link w:val="Sectionsub-subhead"/>
    <w:rsid w:val="001A47DA"/>
    <w:rPr>
      <w:rFonts w:ascii="Arial" w:hAnsi="Arial" w:cs="Arial"/>
      <w:sz w:val="24"/>
      <w:u w:val="single" w:color="005EB8"/>
    </w:rPr>
  </w:style>
  <w:style w:type="character" w:styleId="BookTitle">
    <w:name w:val="Book Title"/>
    <w:basedOn w:val="DefaultParagraphFont"/>
    <w:uiPriority w:val="33"/>
    <w:rsid w:val="002A5590"/>
    <w:rPr>
      <w:b/>
      <w:bCs/>
      <w:i/>
      <w:iCs/>
      <w:spacing w:val="5"/>
    </w:rPr>
  </w:style>
  <w:style w:type="character" w:customStyle="1" w:styleId="ImagecaptionChar">
    <w:name w:val="Image caption Char"/>
    <w:basedOn w:val="DefaultParagraphFont"/>
    <w:link w:val="Imagecaption"/>
    <w:rsid w:val="001A47DA"/>
    <w:rPr>
      <w:rFonts w:ascii="Arial" w:hAnsi="Arial" w:cs="Arial"/>
      <w:color w:val="768692"/>
      <w:sz w:val="20"/>
    </w:rPr>
  </w:style>
  <w:style w:type="paragraph" w:customStyle="1" w:styleId="Bullet1">
    <w:name w:val="Bullet1"/>
    <w:basedOn w:val="ListParagraph"/>
    <w:link w:val="Bullet1Char"/>
    <w:qFormat/>
    <w:rsid w:val="00A77A4B"/>
    <w:pPr>
      <w:numPr>
        <w:numId w:val="11"/>
      </w:numPr>
    </w:pPr>
    <w:rPr>
      <w:rFonts w:ascii="Arial" w:hAnsi="Arial" w:cs="Arial"/>
      <w:sz w:val="24"/>
    </w:rPr>
  </w:style>
  <w:style w:type="paragraph" w:customStyle="1" w:styleId="bullet2">
    <w:name w:val="bullet 2"/>
    <w:basedOn w:val="ListParagraph"/>
    <w:link w:val="bullet2Char"/>
    <w:qFormat/>
    <w:rsid w:val="00A77A4B"/>
    <w:pPr>
      <w:numPr>
        <w:ilvl w:val="1"/>
        <w:numId w:val="1"/>
      </w:numPr>
    </w:pPr>
    <w:rPr>
      <w:rFonts w:ascii="Arial" w:hAnsi="Arial" w:cs="Arial"/>
      <w:sz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A77A4B"/>
  </w:style>
  <w:style w:type="character" w:customStyle="1" w:styleId="Bullet1Char">
    <w:name w:val="Bullet1 Char"/>
    <w:basedOn w:val="ListParagraphChar"/>
    <w:link w:val="Bullet1"/>
    <w:rsid w:val="00A77A4B"/>
    <w:rPr>
      <w:rFonts w:ascii="Arial" w:hAnsi="Arial" w:cs="Arial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77A4B"/>
    <w:rPr>
      <w:sz w:val="16"/>
      <w:szCs w:val="16"/>
    </w:rPr>
  </w:style>
  <w:style w:type="character" w:customStyle="1" w:styleId="bullet2Char">
    <w:name w:val="bullet 2 Char"/>
    <w:basedOn w:val="ListParagraphChar"/>
    <w:link w:val="bullet2"/>
    <w:rsid w:val="00A77A4B"/>
    <w:rPr>
      <w:rFonts w:ascii="Arial" w:hAnsi="Arial" w:cs="Arial"/>
      <w:sz w:val="24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77A4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77A4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7A4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7A4B"/>
    <w:rPr>
      <w:b/>
      <w:bCs/>
      <w:sz w:val="20"/>
      <w:szCs w:val="20"/>
    </w:rPr>
  </w:style>
  <w:style w:type="paragraph" w:customStyle="1" w:styleId="bullet3">
    <w:name w:val="bullet 3"/>
    <w:basedOn w:val="ListParagraph"/>
    <w:link w:val="bullet3Char"/>
    <w:qFormat/>
    <w:rsid w:val="00A77A4B"/>
    <w:pPr>
      <w:numPr>
        <w:ilvl w:val="2"/>
        <w:numId w:val="1"/>
      </w:numPr>
    </w:pPr>
    <w:rPr>
      <w:rFonts w:ascii="Arial" w:hAnsi="Arial" w:cs="Arial"/>
      <w:sz w:val="24"/>
    </w:rPr>
  </w:style>
  <w:style w:type="character" w:customStyle="1" w:styleId="bullet3Char">
    <w:name w:val="bullet 3 Char"/>
    <w:basedOn w:val="ListParagraphChar"/>
    <w:link w:val="bullet3"/>
    <w:rsid w:val="00A77A4B"/>
    <w:rPr>
      <w:rFonts w:ascii="Arial" w:hAnsi="Arial" w:cs="Arial"/>
      <w:sz w:val="24"/>
    </w:rPr>
  </w:style>
  <w:style w:type="character" w:styleId="Hyperlink">
    <w:name w:val="Hyperlink"/>
    <w:basedOn w:val="DefaultParagraphFont"/>
    <w:uiPriority w:val="99"/>
    <w:unhideWhenUsed/>
    <w:rsid w:val="0037551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fonts.google.com/specimen/Quicksand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mma.mcevoy\Downloads\Document%20-%20simple%20blank%20%20(1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D89891600E1094DB81A7742DC3C041F" ma:contentTypeVersion="5" ma:contentTypeDescription="Create a new document." ma:contentTypeScope="" ma:versionID="4fc362835d88428f7615e610f46f5406">
  <xsd:schema xmlns:xsd="http://www.w3.org/2001/XMLSchema" xmlns:xs="http://www.w3.org/2001/XMLSchema" xmlns:p="http://schemas.microsoft.com/office/2006/metadata/properties" xmlns:ns2="75b5a82f-159b-41a9-b0f6-ebc77a230698" xmlns:ns3="09f7bbe1-1b9a-464c-aca8-3f8614548a62" targetNamespace="http://schemas.microsoft.com/office/2006/metadata/properties" ma:root="true" ma:fieldsID="220a798d3cf857728c11e62ecf310b58" ns2:_="" ns3:_="">
    <xsd:import namespace="75b5a82f-159b-41a9-b0f6-ebc77a230698"/>
    <xsd:import namespace="09f7bbe1-1b9a-464c-aca8-3f8614548a6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b5a82f-159b-41a9-b0f6-ebc77a2306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f7bbe1-1b9a-464c-aca8-3f8614548a62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8E5083-49D9-46CD-9B71-A8403E2A916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BE1DA9-7B1C-41C1-95F6-ABB2C8F0D12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4C8598F-BAD5-4A8C-9ACB-534F2ED3C20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5C99104-E6A7-4440-B912-4A5B3F1920D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5b5a82f-159b-41a9-b0f6-ebc77a230698"/>
    <ds:schemaRef ds:uri="09f7bbe1-1b9a-464c-aca8-3f8614548a6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Document - simple blank  (1)</Template>
  <TotalTime>247</TotalTime>
  <Pages>3</Pages>
  <Words>87</Words>
  <Characters>429</Characters>
  <Application>Microsoft Office Word</Application>
  <DocSecurity>0</DocSecurity>
  <Lines>107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NHS Dorset Clinical Commisioning Group</Company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McEvoy, Emma (Dorset CCG)</dc:creator>
  <cp:keywords/>
  <dc:description/>
  <cp:lastModifiedBy>McEvoy, Emma (NHS Dorset)</cp:lastModifiedBy>
  <cp:revision>90</cp:revision>
  <cp:lastPrinted>2023-12-07T10:37:00Z</cp:lastPrinted>
  <dcterms:created xsi:type="dcterms:W3CDTF">2023-12-06T16:12:00Z</dcterms:created>
  <dcterms:modified xsi:type="dcterms:W3CDTF">2023-12-08T12:19:00Z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0x0101004D89891600E1094DB81A7742DC3C041F</vt:lpwstr>
  </property>
</Properties>
</file>