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2715A5" w14:textId="4CFC59E2" w:rsidR="00156193" w:rsidRPr="00D82EFE" w:rsidRDefault="00AB13DB" w:rsidP="00D70F77">
      <w:pPr>
        <w:jc w:val="right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 w:rsidRPr="00D82EFE">
        <w:rPr>
          <w:rFonts w:ascii="Arial" w:hAnsi="Arial" w:cs="Arial"/>
          <w:b/>
          <w:noProof/>
          <w:color w:val="000000" w:themeColor="text1"/>
          <w:sz w:val="24"/>
          <w:szCs w:val="24"/>
          <w:lang w:val="en-US"/>
        </w:rPr>
        <w:drawing>
          <wp:anchor distT="0" distB="0" distL="114300" distR="114300" simplePos="0" relativeHeight="251658240" behindDoc="0" locked="0" layoutInCell="1" allowOverlap="1" wp14:anchorId="241C49C9" wp14:editId="19229CD0">
            <wp:simplePos x="0" y="0"/>
            <wp:positionH relativeFrom="margin">
              <wp:posOffset>-118957</wp:posOffset>
            </wp:positionH>
            <wp:positionV relativeFrom="paragraph">
              <wp:posOffset>-254635</wp:posOffset>
            </wp:positionV>
            <wp:extent cx="2157730" cy="903605"/>
            <wp:effectExtent l="0" t="0" r="0" b="0"/>
            <wp:wrapNone/>
            <wp:docPr id="1958272336" name="Picture 2" descr="A logo with a pink circle and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272336" name="Picture 2" descr="A logo with a pink circle and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90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6193" w:rsidRPr="00D82EFE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Our Dorset Integrated Care System (ICS)</w:t>
      </w:r>
    </w:p>
    <w:p w14:paraId="1AC93655" w14:textId="63CD434C" w:rsidR="00B146AF" w:rsidRPr="00195718" w:rsidRDefault="00D6427E" w:rsidP="00195718">
      <w:pPr>
        <w:jc w:val="right"/>
        <w:rPr>
          <w:rFonts w:ascii="Arial" w:hAnsi="Arial" w:cs="Arial"/>
          <w:bCs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>Name of group meeting</w:t>
      </w:r>
      <w:r w:rsidR="00156193" w:rsidRPr="00D82EFE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 xml:space="preserve"> </w:t>
      </w:r>
      <w:r w:rsidR="00195718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br/>
      </w:r>
    </w:p>
    <w:p w14:paraId="248CE35E" w14:textId="5E23B44F" w:rsidR="00470CBF" w:rsidRPr="00156193" w:rsidRDefault="00AB13DB" w:rsidP="00156193">
      <w:pPr>
        <w:jc w:val="right"/>
        <w:rPr>
          <w:rFonts w:ascii="Calibri" w:hAnsi="Calibri" w:cs="Calibri"/>
          <w:b/>
          <w:color w:val="02A5A7"/>
          <w:sz w:val="24"/>
          <w:szCs w:val="24"/>
        </w:rPr>
      </w:pPr>
      <w:r w:rsidRPr="00D41433">
        <w:rPr>
          <w:rFonts w:ascii="Calibri" w:hAnsi="Calibri" w:cs="Calibr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1A07DBA1" wp14:editId="6D788063">
                <wp:simplePos x="0" y="0"/>
                <wp:positionH relativeFrom="column">
                  <wp:posOffset>-112607</wp:posOffset>
                </wp:positionH>
                <wp:positionV relativeFrom="paragraph">
                  <wp:posOffset>86572</wp:posOffset>
                </wp:positionV>
                <wp:extent cx="6332653" cy="340360"/>
                <wp:effectExtent l="19050" t="19050" r="11430" b="21590"/>
                <wp:wrapNone/>
                <wp:docPr id="1626323933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32653" cy="340360"/>
                          <a:chOff x="0" y="-288907"/>
                          <a:chExt cx="5135245" cy="1955800"/>
                        </a:xfrm>
                      </wpg:grpSpPr>
                      <wps:wsp>
                        <wps:cNvPr id="1714040388" name="Rounded Rectangle 16"/>
                        <wps:cNvSpPr>
                          <a:spLocks noChangeArrowheads="1"/>
                        </wps:cNvSpPr>
                        <wps:spPr bwMode="auto">
                          <a:xfrm>
                            <a:off x="0" y="-288907"/>
                            <a:ext cx="5135245" cy="19558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8575" algn="ctr">
                            <a:solidFill>
                              <a:srgbClr val="E41F5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743032939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87536" y="-151646"/>
                            <a:ext cx="4984537" cy="1696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817300" w14:textId="6702822E" w:rsidR="00470CBF" w:rsidRPr="005A03BC" w:rsidRDefault="00AB13DB" w:rsidP="00D4200E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  <w:t>AGENDA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  <w:tab/>
                              </w:r>
                              <w:r w:rsidR="00470CBF" w:rsidRPr="005A03BC"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  <w:t>Wednesday 10 January 2024, 13:30 – 15:00</w:t>
                              </w:r>
                              <w:r w:rsidR="00F242A3" w:rsidRPr="005A03BC"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  <w:t xml:space="preserve">   </w:t>
                              </w:r>
                              <w:r w:rsidR="00BB36CD" w:rsidRPr="005A03BC"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  <w:t xml:space="preserve">  </w:t>
                              </w:r>
                              <w:r w:rsidR="00640477" w:rsidRPr="005A03BC">
                                <w:rPr>
                                  <w:rFonts w:ascii="Arial" w:hAnsi="Arial" w:cs="Arial"/>
                                  <w:b/>
                                  <w:color w:val="E41F5F"/>
                                  <w:sz w:val="24"/>
                                  <w:szCs w:val="24"/>
                                  <w:lang w:val="en-US"/>
                                </w:rPr>
                                <w:t>Microsoft Teams</w:t>
                              </w:r>
                            </w:p>
                            <w:p w14:paraId="132593BB" w14:textId="28CDBDAB" w:rsidR="00470CBF" w:rsidRPr="000F2A95" w:rsidRDefault="00470CBF" w:rsidP="0061290E">
                              <w:pPr>
                                <w:rPr>
                                  <w:rFonts w:ascii="Arial" w:hAnsi="Arial" w:cs="Arial"/>
                                  <w:color w:val="475C6D"/>
                                  <w:sz w:val="28"/>
                                  <w:szCs w:val="28"/>
                                  <w:lang w:val="e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07DBA1" id="Group 1" o:spid="_x0000_s1026" style="position:absolute;left:0;text-align:left;margin-left:-8.85pt;margin-top:6.8pt;width:498.65pt;height:26.8pt;z-index:251660288;mso-width-relative:margin;mso-height-relative:margin" coordorigin=",-2889" coordsize="51352,19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">
                <v:roundrect id="Rounded Rectangle 16" o:spid="_x0000_s1027" style="position:absolute;top:-2889;width:51352;height:195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" filled="f" strokecolor="#e41f5f" strokeweight="2.25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7" o:spid="_x0000_s1028" type="#_x0000_t202" style="position:absolute;left:875;top:-1516;width:49845;height:169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" filled="f" stroked="f" strokeweight=".5pt">
                  <v:textbox>
                    <w:txbxContent>
                      <w:p w14:paraId="3A817300" w14:textId="6702822E" w:rsidR="00470CBF" w:rsidRPr="005A03BC" w:rsidRDefault="00AB13DB" w:rsidP="00D4200E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  <w:t>AGENDA</w:t>
                        </w:r>
                        <w:r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  <w:tab/>
                        </w:r>
                        <w:r w:rsidR="00470CBF" w:rsidRPr="005A03BC"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  <w:t>Wednesday 10 January 2024, 13:30 – 15:00</w:t>
                        </w:r>
                        <w:r w:rsidR="00F242A3" w:rsidRPr="005A03BC"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  <w:t xml:space="preserve">   </w:t>
                        </w:r>
                        <w:r w:rsidR="00BB36CD" w:rsidRPr="005A03BC"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  <w:t xml:space="preserve">  </w:t>
                        </w:r>
                        <w:r w:rsidR="00640477" w:rsidRPr="005A03BC">
                          <w:rPr>
                            <w:rFonts w:ascii="Arial" w:hAnsi="Arial" w:cs="Arial"/>
                            <w:b/>
                            <w:color w:val="E41F5F"/>
                            <w:sz w:val="24"/>
                            <w:szCs w:val="24"/>
                            <w:lang w:val="en-US"/>
                          </w:rPr>
                          <w:t>Microsoft Teams</w:t>
                        </w:r>
                      </w:p>
                      <w:p w14:paraId="132593BB" w14:textId="28CDBDAB" w:rsidR="00470CBF" w:rsidRPr="000F2A95" w:rsidRDefault="00470CBF" w:rsidP="0061290E">
                        <w:pPr>
                          <w:rPr>
                            <w:rFonts w:ascii="Arial" w:hAnsi="Arial" w:cs="Arial"/>
                            <w:color w:val="475C6D"/>
                            <w:sz w:val="28"/>
                            <w:szCs w:val="28"/>
                            <w:lang w:val="e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56193" w:rsidRPr="00C73E3C">
        <w:rPr>
          <w:rFonts w:ascii="Calibri" w:hAnsi="Calibri" w:cs="Calibri"/>
          <w:b/>
          <w:color w:val="02A5A7"/>
          <w:sz w:val="24"/>
          <w:szCs w:val="24"/>
        </w:rPr>
        <w:t xml:space="preserve"> </w:t>
      </w:r>
    </w:p>
    <w:p w14:paraId="0E259B7B" w14:textId="77777777" w:rsidR="00944DDA" w:rsidRDefault="00944DDA" w:rsidP="001472E5">
      <w:pPr>
        <w:rPr>
          <w:rFonts w:ascii="Calibri" w:hAnsi="Calibri" w:cs="Calibri"/>
          <w:b/>
          <w:color w:val="0070C0"/>
          <w:sz w:val="28"/>
          <w:szCs w:val="28"/>
        </w:rPr>
      </w:pPr>
    </w:p>
    <w:tbl>
      <w:tblPr>
        <w:tblW w:w="1000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3"/>
        <w:gridCol w:w="7667"/>
        <w:gridCol w:w="1508"/>
      </w:tblGrid>
      <w:tr w:rsidR="001472E5" w:rsidRPr="00C73E3C" w14:paraId="10F323F7" w14:textId="77777777" w:rsidTr="0083336A">
        <w:trPr>
          <w:trHeight w:val="441"/>
          <w:jc w:val="center"/>
        </w:trPr>
        <w:tc>
          <w:tcPr>
            <w:tcW w:w="833" w:type="dxa"/>
            <w:shd w:val="clear" w:color="auto" w:fill="auto"/>
          </w:tcPr>
          <w:p w14:paraId="57D81DB8" w14:textId="77777777" w:rsidR="001472E5" w:rsidRPr="004A009F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02A5A7"/>
              </w:rPr>
            </w:pPr>
          </w:p>
        </w:tc>
        <w:tc>
          <w:tcPr>
            <w:tcW w:w="7667" w:type="dxa"/>
            <w:shd w:val="clear" w:color="auto" w:fill="auto"/>
          </w:tcPr>
          <w:p w14:paraId="18F8F1CA" w14:textId="77777777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Arial" w:eastAsia="Calibri" w:hAnsi="Arial" w:cs="Arial"/>
                <w:b/>
                <w:color w:val="E41F5F"/>
              </w:rPr>
            </w:pPr>
            <w:r w:rsidRPr="00BB36CD">
              <w:rPr>
                <w:rFonts w:ascii="Arial" w:eastAsia="Calibri" w:hAnsi="Arial" w:cs="Arial"/>
                <w:b/>
                <w:color w:val="E41F5F"/>
              </w:rPr>
              <w:t xml:space="preserve">Item </w:t>
            </w:r>
          </w:p>
        </w:tc>
        <w:tc>
          <w:tcPr>
            <w:tcW w:w="1508" w:type="dxa"/>
            <w:shd w:val="clear" w:color="auto" w:fill="auto"/>
          </w:tcPr>
          <w:p w14:paraId="216092F9" w14:textId="77777777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b/>
                <w:color w:val="E41F5F"/>
              </w:rPr>
            </w:pPr>
            <w:r w:rsidRPr="00D4200E">
              <w:rPr>
                <w:rFonts w:ascii="Arial" w:eastAsia="Calibri" w:hAnsi="Arial" w:cs="Arial"/>
                <w:b/>
                <w:color w:val="E41F5F"/>
              </w:rPr>
              <w:t>Lead</w:t>
            </w:r>
          </w:p>
        </w:tc>
      </w:tr>
      <w:tr w:rsidR="001472E5" w:rsidRPr="00C73E3C" w14:paraId="7B752E4D" w14:textId="77777777" w:rsidTr="0083336A">
        <w:trPr>
          <w:trHeight w:val="549"/>
          <w:jc w:val="center"/>
        </w:trPr>
        <w:tc>
          <w:tcPr>
            <w:tcW w:w="833" w:type="dxa"/>
            <w:shd w:val="clear" w:color="auto" w:fill="auto"/>
          </w:tcPr>
          <w:p w14:paraId="5AB77579" w14:textId="77777777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E41F5F"/>
              </w:rPr>
            </w:pPr>
            <w:r w:rsidRPr="00BB36CD">
              <w:rPr>
                <w:rFonts w:ascii="Arial" w:eastAsia="Calibri" w:hAnsi="Arial" w:cs="Arial"/>
                <w:b/>
                <w:color w:val="E41F5F"/>
              </w:rPr>
              <w:t>13.30</w:t>
            </w:r>
          </w:p>
        </w:tc>
        <w:tc>
          <w:tcPr>
            <w:tcW w:w="7667" w:type="dxa"/>
            <w:shd w:val="clear" w:color="auto" w:fill="auto"/>
          </w:tcPr>
          <w:p w14:paraId="4B228C61" w14:textId="31475854" w:rsidR="001472E5" w:rsidRPr="004A009F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Arial" w:eastAsia="Calibri" w:hAnsi="Arial" w:cs="Arial"/>
                <w:color w:val="7F7F7F"/>
                <w:sz w:val="16"/>
                <w:szCs w:val="16"/>
              </w:rPr>
            </w:pPr>
            <w:r w:rsidRPr="004A009F">
              <w:rPr>
                <w:rFonts w:ascii="Arial" w:eastAsia="Calibri" w:hAnsi="Arial" w:cs="Arial"/>
                <w:b/>
                <w:color w:val="7F7F7F"/>
              </w:rPr>
              <w:t xml:space="preserve">Welcome and introductions </w:t>
            </w:r>
          </w:p>
        </w:tc>
        <w:tc>
          <w:tcPr>
            <w:tcW w:w="1508" w:type="dxa"/>
            <w:shd w:val="clear" w:color="auto" w:fill="auto"/>
          </w:tcPr>
          <w:p w14:paraId="077054E3" w14:textId="01A0F36A" w:rsidR="001472E5" w:rsidRPr="00C73E3C" w:rsidRDefault="00D6427E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i/>
                <w:color w:val="475C6D"/>
              </w:rPr>
            </w:pPr>
            <w:r>
              <w:rPr>
                <w:rFonts w:ascii="Calibri" w:eastAsia="Calibri" w:hAnsi="Calibri" w:cs="Calibri"/>
                <w:i/>
                <w:color w:val="475C6D"/>
              </w:rPr>
              <w:t>Name</w:t>
            </w:r>
          </w:p>
        </w:tc>
      </w:tr>
      <w:tr w:rsidR="001472E5" w:rsidRPr="00C73E3C" w14:paraId="47355C91" w14:textId="77777777" w:rsidTr="0083336A">
        <w:trPr>
          <w:trHeight w:val="3633"/>
          <w:jc w:val="center"/>
        </w:trPr>
        <w:tc>
          <w:tcPr>
            <w:tcW w:w="833" w:type="dxa"/>
            <w:shd w:val="clear" w:color="auto" w:fill="auto"/>
          </w:tcPr>
          <w:p w14:paraId="597E35C2" w14:textId="77777777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E41F5F"/>
              </w:rPr>
            </w:pPr>
            <w:r w:rsidRPr="00BB36CD">
              <w:rPr>
                <w:rFonts w:ascii="Arial" w:eastAsia="Calibri" w:hAnsi="Arial" w:cs="Arial"/>
                <w:b/>
                <w:color w:val="E41F5F"/>
              </w:rPr>
              <w:t>13:35</w:t>
            </w:r>
          </w:p>
        </w:tc>
        <w:tc>
          <w:tcPr>
            <w:tcW w:w="7667" w:type="dxa"/>
            <w:shd w:val="clear" w:color="auto" w:fill="auto"/>
          </w:tcPr>
          <w:p w14:paraId="59E141FF" w14:textId="15A5641C" w:rsidR="00D6427E" w:rsidRPr="004A009F" w:rsidRDefault="001472E5" w:rsidP="00D6427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120"/>
              <w:rPr>
                <w:rFonts w:ascii="Arial" w:hAnsi="Arial" w:cs="Arial"/>
                <w:bCs/>
                <w:color w:val="7F7F7F"/>
              </w:rPr>
            </w:pPr>
            <w:r w:rsidRPr="004A009F">
              <w:rPr>
                <w:rFonts w:ascii="Arial" w:eastAsia="Calibri" w:hAnsi="Arial" w:cs="Arial"/>
                <w:b/>
                <w:color w:val="7F7F7F"/>
              </w:rPr>
              <w:t>A focus on 1:</w:t>
            </w:r>
            <w:r w:rsidRPr="004A009F">
              <w:rPr>
                <w:rFonts w:ascii="Arial" w:eastAsia="Calibri" w:hAnsi="Arial" w:cs="Arial"/>
                <w:bCs/>
                <w:color w:val="7F7F7F"/>
              </w:rPr>
              <w:t xml:space="preserve"> </w:t>
            </w:r>
            <w:r w:rsidR="00D6427E">
              <w:rPr>
                <w:rFonts w:ascii="Arial" w:eastAsia="Calibri" w:hAnsi="Arial" w:cs="Arial"/>
                <w:bCs/>
                <w:color w:val="7F7F7F"/>
              </w:rPr>
              <w:t>Agenda Item</w:t>
            </w:r>
          </w:p>
          <w:p w14:paraId="31166FCA" w14:textId="3E21796B" w:rsidR="001472E5" w:rsidRPr="004A009F" w:rsidRDefault="001472E5" w:rsidP="001472E5">
            <w:pPr>
              <w:pStyle w:val="paragraph"/>
              <w:numPr>
                <w:ilvl w:val="0"/>
                <w:numId w:val="13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120"/>
              <w:textAlignment w:val="baseline"/>
              <w:rPr>
                <w:rFonts w:ascii="Arial" w:hAnsi="Arial" w:cs="Arial"/>
                <w:bCs/>
                <w:color w:val="7F7F7F"/>
              </w:rPr>
            </w:pPr>
          </w:p>
        </w:tc>
        <w:tc>
          <w:tcPr>
            <w:tcW w:w="1508" w:type="dxa"/>
            <w:shd w:val="clear" w:color="auto" w:fill="auto"/>
          </w:tcPr>
          <w:p w14:paraId="44CB52D4" w14:textId="46256031" w:rsidR="001472E5" w:rsidRDefault="00D6427E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i/>
                <w:color w:val="475C6D"/>
              </w:rPr>
            </w:pPr>
            <w:r>
              <w:rPr>
                <w:rFonts w:ascii="Calibri" w:eastAsia="Calibri" w:hAnsi="Calibri" w:cs="Calibri"/>
                <w:i/>
                <w:color w:val="475C6D"/>
              </w:rPr>
              <w:t>Name</w:t>
            </w:r>
          </w:p>
        </w:tc>
      </w:tr>
      <w:tr w:rsidR="001472E5" w:rsidRPr="00C73E3C" w14:paraId="24BA52D0" w14:textId="77777777" w:rsidTr="0083336A">
        <w:trPr>
          <w:trHeight w:val="1830"/>
          <w:jc w:val="center"/>
        </w:trPr>
        <w:tc>
          <w:tcPr>
            <w:tcW w:w="833" w:type="dxa"/>
            <w:shd w:val="clear" w:color="auto" w:fill="auto"/>
          </w:tcPr>
          <w:p w14:paraId="652D0070" w14:textId="7AE48C2A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E41F5F"/>
              </w:rPr>
            </w:pPr>
          </w:p>
        </w:tc>
        <w:tc>
          <w:tcPr>
            <w:tcW w:w="7667" w:type="dxa"/>
            <w:shd w:val="clear" w:color="auto" w:fill="auto"/>
          </w:tcPr>
          <w:p w14:paraId="0125FF19" w14:textId="22E82007" w:rsidR="001472E5" w:rsidRPr="004A009F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/>
              <w:rPr>
                <w:rFonts w:ascii="Arial" w:eastAsia="Calibri" w:hAnsi="Arial" w:cs="Arial"/>
                <w:bCs/>
                <w:color w:val="7F7F7F"/>
              </w:rPr>
            </w:pPr>
          </w:p>
        </w:tc>
        <w:tc>
          <w:tcPr>
            <w:tcW w:w="1508" w:type="dxa"/>
            <w:shd w:val="clear" w:color="auto" w:fill="auto"/>
          </w:tcPr>
          <w:p w14:paraId="172294FC" w14:textId="77777777" w:rsidR="001472E5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i/>
                <w:color w:val="475C6D"/>
              </w:rPr>
            </w:pPr>
          </w:p>
        </w:tc>
      </w:tr>
      <w:tr w:rsidR="001472E5" w:rsidRPr="00C73E3C" w14:paraId="36590441" w14:textId="77777777" w:rsidTr="0083336A">
        <w:trPr>
          <w:trHeight w:val="513"/>
          <w:jc w:val="center"/>
        </w:trPr>
        <w:tc>
          <w:tcPr>
            <w:tcW w:w="833" w:type="dxa"/>
            <w:shd w:val="clear" w:color="auto" w:fill="auto"/>
          </w:tcPr>
          <w:p w14:paraId="1B07CDCB" w14:textId="2CE21AB9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E41F5F"/>
              </w:rPr>
            </w:pPr>
          </w:p>
        </w:tc>
        <w:tc>
          <w:tcPr>
            <w:tcW w:w="7667" w:type="dxa"/>
            <w:shd w:val="clear" w:color="auto" w:fill="auto"/>
          </w:tcPr>
          <w:p w14:paraId="156EA6E0" w14:textId="0ABAC411" w:rsidR="001472E5" w:rsidRPr="004A009F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120"/>
              <w:rPr>
                <w:rFonts w:ascii="Arial" w:eastAsia="Calibri" w:hAnsi="Arial" w:cs="Arial"/>
                <w:b/>
                <w:color w:val="7F7F7F"/>
              </w:rPr>
            </w:pPr>
          </w:p>
        </w:tc>
        <w:tc>
          <w:tcPr>
            <w:tcW w:w="1508" w:type="dxa"/>
            <w:shd w:val="clear" w:color="auto" w:fill="auto"/>
          </w:tcPr>
          <w:p w14:paraId="51048B18" w14:textId="77777777" w:rsidR="001472E5" w:rsidRPr="00C73E3C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i/>
                <w:color w:val="475C6D"/>
              </w:rPr>
            </w:pPr>
          </w:p>
        </w:tc>
      </w:tr>
      <w:tr w:rsidR="001472E5" w:rsidRPr="00C73E3C" w14:paraId="29446B04" w14:textId="77777777" w:rsidTr="0083336A">
        <w:trPr>
          <w:trHeight w:val="1934"/>
          <w:jc w:val="center"/>
        </w:trPr>
        <w:tc>
          <w:tcPr>
            <w:tcW w:w="833" w:type="dxa"/>
            <w:shd w:val="clear" w:color="auto" w:fill="auto"/>
          </w:tcPr>
          <w:p w14:paraId="1004FC65" w14:textId="79280199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E41F5F"/>
              </w:rPr>
            </w:pPr>
          </w:p>
        </w:tc>
        <w:tc>
          <w:tcPr>
            <w:tcW w:w="7667" w:type="dxa"/>
            <w:shd w:val="clear" w:color="auto" w:fill="auto"/>
          </w:tcPr>
          <w:p w14:paraId="15988788" w14:textId="3A007B72" w:rsidR="001472E5" w:rsidRPr="004A009F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/>
              <w:rPr>
                <w:rFonts w:ascii="Arial" w:eastAsia="Calibri" w:hAnsi="Arial" w:cs="Arial"/>
                <w:b/>
                <w:color w:val="7F7F7F"/>
              </w:rPr>
            </w:pPr>
          </w:p>
        </w:tc>
        <w:tc>
          <w:tcPr>
            <w:tcW w:w="1508" w:type="dxa"/>
            <w:shd w:val="clear" w:color="auto" w:fill="auto"/>
          </w:tcPr>
          <w:p w14:paraId="17942461" w14:textId="1DB4C36E" w:rsidR="001472E5" w:rsidRPr="00C73E3C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i/>
                <w:color w:val="475C6D"/>
              </w:rPr>
            </w:pPr>
          </w:p>
        </w:tc>
      </w:tr>
      <w:tr w:rsidR="001472E5" w:rsidRPr="00C73E3C" w14:paraId="7E7B1F9D" w14:textId="77777777" w:rsidTr="0083336A">
        <w:trPr>
          <w:trHeight w:val="463"/>
          <w:jc w:val="center"/>
        </w:trPr>
        <w:tc>
          <w:tcPr>
            <w:tcW w:w="833" w:type="dxa"/>
            <w:shd w:val="clear" w:color="auto" w:fill="auto"/>
          </w:tcPr>
          <w:p w14:paraId="40CA40C2" w14:textId="0ED234FC" w:rsidR="001472E5" w:rsidRPr="00BB36CD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60" w:after="60"/>
              <w:rPr>
                <w:rFonts w:ascii="Arial" w:eastAsia="Calibri" w:hAnsi="Arial" w:cs="Arial"/>
                <w:b/>
                <w:color w:val="E41F5F"/>
              </w:rPr>
            </w:pPr>
          </w:p>
        </w:tc>
        <w:tc>
          <w:tcPr>
            <w:tcW w:w="7667" w:type="dxa"/>
            <w:shd w:val="clear" w:color="auto" w:fill="auto"/>
          </w:tcPr>
          <w:p w14:paraId="2A23372F" w14:textId="3F8C91E4" w:rsidR="001472E5" w:rsidRPr="004A009F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Arial" w:eastAsia="Calibri" w:hAnsi="Arial" w:cs="Arial"/>
                <w:b/>
                <w:color w:val="7F7F7F"/>
              </w:rPr>
            </w:pPr>
          </w:p>
        </w:tc>
        <w:tc>
          <w:tcPr>
            <w:tcW w:w="1508" w:type="dxa"/>
            <w:shd w:val="clear" w:color="auto" w:fill="auto"/>
          </w:tcPr>
          <w:p w14:paraId="2408BE59" w14:textId="77777777" w:rsidR="001472E5" w:rsidRPr="00C73E3C" w:rsidRDefault="001472E5" w:rsidP="0083336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center" w:pos="4513"/>
              </w:tabs>
              <w:spacing w:before="120" w:after="200"/>
              <w:rPr>
                <w:rFonts w:ascii="Calibri" w:eastAsia="Calibri" w:hAnsi="Calibri" w:cs="Calibri"/>
                <w:i/>
                <w:color w:val="475C6D"/>
              </w:rPr>
            </w:pPr>
          </w:p>
        </w:tc>
      </w:tr>
    </w:tbl>
    <w:p w14:paraId="114207FC" w14:textId="77777777" w:rsidR="0095338B" w:rsidRPr="00BD776B" w:rsidRDefault="0095338B" w:rsidP="0095338B">
      <w:pPr>
        <w:rPr>
          <w:rFonts w:ascii="Arial" w:hAnsi="Arial" w:cs="Arial"/>
          <w:b/>
          <w:bCs/>
          <w:color w:val="768692"/>
          <w:sz w:val="56"/>
          <w:szCs w:val="56"/>
        </w:rPr>
      </w:pPr>
    </w:p>
    <w:sectPr w:rsidR="0095338B" w:rsidRPr="00BD776B" w:rsidSect="00195718">
      <w:footerReference w:type="default" r:id="rId12"/>
      <w:footerReference w:type="first" r:id="rId13"/>
      <w:pgSz w:w="11906" w:h="16838" w:code="9"/>
      <w:pgMar w:top="1134" w:right="1134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1F2376" w14:textId="77777777" w:rsidR="006112E4" w:rsidRDefault="006112E4" w:rsidP="009638F9">
      <w:pPr>
        <w:spacing w:after="0" w:line="240" w:lineRule="auto"/>
      </w:pPr>
      <w:r>
        <w:separator/>
      </w:r>
    </w:p>
  </w:endnote>
  <w:endnote w:type="continuationSeparator" w:id="0">
    <w:p w14:paraId="360670EF" w14:textId="77777777" w:rsidR="006112E4" w:rsidRDefault="006112E4" w:rsidP="009638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231AE2A-7B2C-4C93-AB48-1229EA7A9481}"/>
    <w:embedBold r:id="rId2" w:fontKey="{AF5D290D-3C59-4A36-B1FB-98FFEC292984}"/>
    <w:embedItalic r:id="rId3" w:fontKey="{F2CF31F3-C707-43C0-BFA4-0924FC0D290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905C1C83-FB64-426F-87B9-E9E9E5EAB391}"/>
  </w:font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5" w:fontKey="{E30B9741-2779-4D01-97E2-09D0D42A9F8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BE72C8E1-F3FC-4539-8545-B749F07617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CFD65" w14:textId="0BBB924B" w:rsidR="009638F9" w:rsidRPr="004C6BD3" w:rsidRDefault="004C6BD3">
    <w:pPr>
      <w:pStyle w:val="Footer"/>
      <w:jc w:val="right"/>
      <w:rPr>
        <w:rFonts w:ascii="Arial" w:hAnsi="Arial" w:cs="Arial"/>
        <w:b/>
        <w:color w:val="FFFFFF" w:themeColor="background1"/>
        <w:sz w:val="20"/>
        <w:szCs w:val="20"/>
      </w:rPr>
    </w:pPr>
    <w:r w:rsidRPr="004C6BD3">
      <w:rPr>
        <w:rFonts w:ascii="Arial" w:hAnsi="Arial" w:cs="Arial"/>
        <w:color w:val="FFFFFF" w:themeColor="background1"/>
        <w:sz w:val="20"/>
        <w:szCs w:val="20"/>
      </w:rPr>
      <w:tab/>
    </w:r>
    <w:sdt>
      <w:sdtPr>
        <w:rPr>
          <w:rFonts w:ascii="Arial" w:hAnsi="Arial" w:cs="Arial"/>
          <w:color w:val="FFFFFF" w:themeColor="background1"/>
          <w:sz w:val="20"/>
          <w:szCs w:val="20"/>
        </w:rPr>
        <w:id w:val="1891613635"/>
        <w:docPartObj>
          <w:docPartGallery w:val="Page Numbers (Bottom of Page)"/>
          <w:docPartUnique/>
        </w:docPartObj>
      </w:sdtPr>
      <w:sdtEndPr>
        <w:rPr>
          <w:b/>
          <w:noProof/>
        </w:rPr>
      </w:sdtEndPr>
      <w:sdtContent>
        <w:r w:rsidR="00EB250C" w:rsidRPr="004C6BD3">
          <w:rPr>
            <w:rFonts w:ascii="Arial" w:hAnsi="Arial" w:cs="Arial"/>
            <w:color w:val="FFFFFF" w:themeColor="background1"/>
            <w:sz w:val="20"/>
            <w:szCs w:val="20"/>
          </w:rPr>
          <w:tab/>
        </w:r>
        <w:r w:rsidR="00EB250C" w:rsidRPr="004C6BD3">
          <w:rPr>
            <w:rFonts w:ascii="Arial" w:hAnsi="Arial" w:cs="Arial"/>
            <w:color w:val="FFFFFF" w:themeColor="background1"/>
            <w:sz w:val="20"/>
            <w:szCs w:val="20"/>
          </w:rPr>
          <w:tab/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fldChar w:fldCharType="begin"/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instrText xml:space="preserve"> PAGE   \* MERGEFORMAT </w:instrText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fldChar w:fldCharType="separate"/>
        </w:r>
        <w:r w:rsidR="009638F9" w:rsidRPr="004C6BD3">
          <w:rPr>
            <w:rFonts w:ascii="Arial" w:hAnsi="Arial" w:cs="Arial"/>
            <w:b/>
            <w:noProof/>
            <w:color w:val="FFFFFF" w:themeColor="background1"/>
            <w:sz w:val="20"/>
            <w:szCs w:val="20"/>
          </w:rPr>
          <w:t>2</w:t>
        </w:r>
        <w:r w:rsidR="009638F9" w:rsidRPr="004C6BD3">
          <w:rPr>
            <w:rFonts w:ascii="Arial" w:hAnsi="Arial" w:cs="Arial"/>
            <w:b/>
            <w:noProof/>
            <w:color w:val="FFFFFF" w:themeColor="background1"/>
            <w:sz w:val="20"/>
            <w:szCs w:val="20"/>
          </w:rPr>
          <w:fldChar w:fldCharType="end"/>
        </w:r>
      </w:sdtContent>
    </w:sdt>
  </w:p>
  <w:sdt>
    <w:sdtPr>
      <w:id w:val="-2030090798"/>
      <w:docPartObj>
        <w:docPartGallery w:val="Page Numbers (Bottom of Page)"/>
        <w:docPartUnique/>
      </w:docPartObj>
    </w:sdtPr>
    <w:sdtEndPr>
      <w:rPr>
        <w:rFonts w:ascii="Arial" w:hAnsi="Arial" w:cs="Arial"/>
        <w:b/>
        <w:bCs/>
        <w:noProof/>
        <w:color w:val="000000" w:themeColor="text1"/>
        <w:sz w:val="20"/>
        <w:szCs w:val="20"/>
      </w:rPr>
    </w:sdtEndPr>
    <w:sdtContent>
      <w:p w14:paraId="65243DE0" w14:textId="77777777" w:rsidR="00BE0E43" w:rsidRDefault="00BE0E43" w:rsidP="00BE0E43">
        <w:pPr>
          <w:pStyle w:val="Footer"/>
        </w:pPr>
        <w:r w:rsidRPr="00400368">
          <w:rPr>
            <w:noProof/>
            <w:color w:val="000000" w:themeColor="text1"/>
          </w:rPr>
          <w:drawing>
            <wp:anchor distT="0" distB="0" distL="114300" distR="114300" simplePos="0" relativeHeight="251664384" behindDoc="0" locked="0" layoutInCell="1" allowOverlap="1" wp14:anchorId="2C2F5D15" wp14:editId="6CC69407">
              <wp:simplePos x="0" y="0"/>
              <wp:positionH relativeFrom="margin">
                <wp:align>right</wp:align>
              </wp:positionH>
              <wp:positionV relativeFrom="paragraph">
                <wp:posOffset>5816</wp:posOffset>
              </wp:positionV>
              <wp:extent cx="900000" cy="900000"/>
              <wp:effectExtent l="0" t="0" r="0" b="0"/>
              <wp:wrapThrough wrapText="bothSides">
                <wp:wrapPolygon edited="0">
                  <wp:start x="6402" y="0"/>
                  <wp:lineTo x="3658" y="1372"/>
                  <wp:lineTo x="0" y="5488"/>
                  <wp:lineTo x="0" y="16006"/>
                  <wp:lineTo x="5030" y="21036"/>
                  <wp:lineTo x="6402" y="21036"/>
                  <wp:lineTo x="14634" y="21036"/>
                  <wp:lineTo x="16006" y="21036"/>
                  <wp:lineTo x="21036" y="16006"/>
                  <wp:lineTo x="21036" y="5488"/>
                  <wp:lineTo x="17378" y="1372"/>
                  <wp:lineTo x="14634" y="0"/>
                  <wp:lineTo x="6402" y="0"/>
                </wp:wrapPolygon>
              </wp:wrapThrough>
              <wp:docPr id="2103935851" name="Picture 2103935851" descr="A pink circle with white tex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82666951" name="Picture 4" descr="A pink circle with white text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0000" cy="90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0F5BD09C" w14:textId="77777777" w:rsidR="00BE0E43" w:rsidRDefault="00BE0E43" w:rsidP="00BE0E43">
        <w:pPr>
          <w:pStyle w:val="Footer"/>
        </w:pPr>
      </w:p>
      <w:p w14:paraId="505E9F6D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  <w:r w:rsidRPr="00400368">
          <w:rPr>
            <w:noProof/>
            <w:color w:val="000000" w:themeColor="text1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567FD05E" wp14:editId="16D534E4">
                  <wp:simplePos x="0" y="0"/>
                  <wp:positionH relativeFrom="column">
                    <wp:posOffset>333342</wp:posOffset>
                  </wp:positionH>
                  <wp:positionV relativeFrom="paragraph">
                    <wp:posOffset>81748</wp:posOffset>
                  </wp:positionV>
                  <wp:extent cx="4684294" cy="32084"/>
                  <wp:effectExtent l="0" t="0" r="21590" b="25400"/>
                  <wp:wrapNone/>
                  <wp:docPr id="87164733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4684294" cy="32084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E41F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6B43DC75" id="Straight Connector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25pt,6.45pt" to="395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" strokecolor="#e41f5f" strokeweight="1pt">
                  <v:stroke joinstyle="miter"/>
                </v:line>
              </w:pict>
            </mc:Fallback>
          </mc:AlternateContent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begin"/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instrText xml:space="preserve"> PAGE   \* MERGEFORMAT </w:instrText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separate"/>
        </w:r>
        <w:r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t>1</w:t>
        </w:r>
        <w:r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fldChar w:fldCharType="end"/>
        </w:r>
      </w:p>
      <w:p w14:paraId="5916FF9F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</w:p>
      <w:p w14:paraId="62596D99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  <w:p w14:paraId="1BCE6392" w14:textId="77777777" w:rsidR="00BE0E43" w:rsidRPr="00400368" w:rsidRDefault="00D6427E" w:rsidP="00BE0E43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</w:sdtContent>
  </w:sdt>
  <w:p w14:paraId="0E2202FB" w14:textId="77777777" w:rsidR="009638F9" w:rsidRDefault="009638F9" w:rsidP="00B82162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65190806"/>
      <w:docPartObj>
        <w:docPartGallery w:val="Page Numbers (Bottom of Page)"/>
        <w:docPartUnique/>
      </w:docPartObj>
    </w:sdtPr>
    <w:sdtEndPr>
      <w:rPr>
        <w:rFonts w:ascii="Arial" w:hAnsi="Arial" w:cs="Arial"/>
        <w:b/>
        <w:bCs/>
        <w:noProof/>
        <w:color w:val="000000" w:themeColor="text1"/>
        <w:sz w:val="20"/>
        <w:szCs w:val="20"/>
      </w:rPr>
    </w:sdtEndPr>
    <w:sdtContent>
      <w:p w14:paraId="321181A8" w14:textId="72BAF8DA" w:rsidR="00C03688" w:rsidRDefault="00C03688" w:rsidP="00400368">
        <w:pPr>
          <w:pStyle w:val="Footer"/>
        </w:pPr>
      </w:p>
      <w:p w14:paraId="352ECBC8" w14:textId="20EF6904" w:rsidR="00C03688" w:rsidRDefault="00C03688" w:rsidP="00400368">
        <w:pPr>
          <w:pStyle w:val="Footer"/>
        </w:pPr>
      </w:p>
      <w:p w14:paraId="1112E8F8" w14:textId="718A81F9" w:rsidR="00C03688" w:rsidRDefault="00C03688" w:rsidP="00400368">
        <w:pPr>
          <w:pStyle w:val="Footer"/>
        </w:pPr>
      </w:p>
      <w:p w14:paraId="0326E03A" w14:textId="69A91AED" w:rsidR="00C03688" w:rsidRDefault="00BE0E43" w:rsidP="00400368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  <w:r w:rsidRPr="00400368">
          <w:rPr>
            <w:noProof/>
            <w:color w:val="000000" w:themeColor="text1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5F6183CD" wp14:editId="54D2E185">
                  <wp:simplePos x="0" y="0"/>
                  <wp:positionH relativeFrom="column">
                    <wp:posOffset>333341</wp:posOffset>
                  </wp:positionH>
                  <wp:positionV relativeFrom="paragraph">
                    <wp:posOffset>82550</wp:posOffset>
                  </wp:positionV>
                  <wp:extent cx="5593347" cy="21389"/>
                  <wp:effectExtent l="0" t="0" r="26670" b="36195"/>
                  <wp:wrapNone/>
                  <wp:docPr id="1193646200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5593347" cy="2138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E41F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5D83EFE1" id="Straight Connector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25pt,6.5pt" to="466.6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" strokecolor="#e41f5f" strokeweight="1pt">
                  <v:stroke joinstyle="miter"/>
                </v:line>
              </w:pict>
            </mc:Fallback>
          </mc:AlternateContent>
        </w:r>
        <w:r w:rsidR="00316FAA"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begin"/>
        </w:r>
        <w:r w:rsidR="00316FAA"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instrText xml:space="preserve"> PAGE   \* MERGEFORMAT </w:instrText>
        </w:r>
        <w:r w:rsidR="00316FAA"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separate"/>
        </w:r>
        <w:r w:rsidR="00316FAA"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t>2</w:t>
        </w:r>
        <w:r w:rsidR="00316FAA"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fldChar w:fldCharType="end"/>
        </w:r>
      </w:p>
      <w:p w14:paraId="4CFC127D" w14:textId="4C81150F" w:rsidR="00C03688" w:rsidRDefault="00C03688" w:rsidP="00400368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</w:p>
      <w:p w14:paraId="164BC2AD" w14:textId="77777777" w:rsidR="00C03688" w:rsidRDefault="00C03688" w:rsidP="00400368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  <w:p w14:paraId="2F450ABF" w14:textId="66588F56" w:rsidR="00316FAA" w:rsidRPr="00400368" w:rsidRDefault="00D6427E" w:rsidP="00400368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</w:sdtContent>
  </w:sdt>
  <w:p w14:paraId="06BA0A25" w14:textId="1EC3ADA5" w:rsidR="00A413A6" w:rsidRPr="001465DA" w:rsidRDefault="00A413A6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AEDB01" w14:textId="77777777" w:rsidR="006112E4" w:rsidRDefault="006112E4" w:rsidP="009638F9">
      <w:pPr>
        <w:spacing w:after="0" w:line="240" w:lineRule="auto"/>
      </w:pPr>
      <w:r>
        <w:separator/>
      </w:r>
    </w:p>
  </w:footnote>
  <w:footnote w:type="continuationSeparator" w:id="0">
    <w:p w14:paraId="221606F5" w14:textId="77777777" w:rsidR="006112E4" w:rsidRDefault="006112E4" w:rsidP="009638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E0C1C"/>
    <w:multiLevelType w:val="hybridMultilevel"/>
    <w:tmpl w:val="5204D3CC"/>
    <w:lvl w:ilvl="0" w:tplc="83B684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EB8"/>
      </w:rPr>
    </w:lvl>
    <w:lvl w:ilvl="1" w:tplc="AF8863AC">
      <w:start w:val="1"/>
      <w:numFmt w:val="bullet"/>
      <w:pStyle w:val="bullet2"/>
      <w:lvlText w:val="o"/>
      <w:lvlJc w:val="left"/>
      <w:pPr>
        <w:ind w:left="1440" w:hanging="360"/>
      </w:pPr>
      <w:rPr>
        <w:rFonts w:ascii="Courier New" w:hAnsi="Courier New" w:hint="default"/>
        <w:color w:val="E41F5F"/>
      </w:rPr>
    </w:lvl>
    <w:lvl w:ilvl="2" w:tplc="307EA2EC">
      <w:start w:val="1"/>
      <w:numFmt w:val="bullet"/>
      <w:pStyle w:val="bullet3"/>
      <w:lvlText w:val=""/>
      <w:lvlJc w:val="left"/>
      <w:pPr>
        <w:ind w:left="2160" w:hanging="360"/>
      </w:pPr>
      <w:rPr>
        <w:rFonts w:ascii="Wingdings" w:hAnsi="Wingdings" w:hint="default"/>
        <w:color w:val="E41F5F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C77D80"/>
    <w:multiLevelType w:val="hybridMultilevel"/>
    <w:tmpl w:val="CD4A3F9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053FA2"/>
    <w:multiLevelType w:val="hybridMultilevel"/>
    <w:tmpl w:val="B98A67AA"/>
    <w:lvl w:ilvl="0" w:tplc="95D69732">
      <w:start w:val="1"/>
      <w:numFmt w:val="bullet"/>
      <w:pStyle w:val="Bullet1"/>
      <w:lvlText w:val=""/>
      <w:lvlJc w:val="left"/>
      <w:pPr>
        <w:ind w:left="720" w:hanging="360"/>
      </w:pPr>
      <w:rPr>
        <w:rFonts w:ascii="Symbol" w:hAnsi="Symbol" w:hint="default"/>
        <w:color w:val="E41F5F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5EB8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005EB8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FF382A"/>
    <w:multiLevelType w:val="hybridMultilevel"/>
    <w:tmpl w:val="6DD4C27A"/>
    <w:lvl w:ilvl="0" w:tplc="624443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EB8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5EB8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005EB8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6E6534"/>
    <w:multiLevelType w:val="hybridMultilevel"/>
    <w:tmpl w:val="9E383086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447B64E5"/>
    <w:multiLevelType w:val="hybridMultilevel"/>
    <w:tmpl w:val="FD623D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271BA9"/>
    <w:multiLevelType w:val="hybridMultilevel"/>
    <w:tmpl w:val="B966ED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DE3003"/>
    <w:multiLevelType w:val="hybridMultilevel"/>
    <w:tmpl w:val="D422D4F2"/>
    <w:lvl w:ilvl="0" w:tplc="38962FDE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  <w:color w:val="2F5496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137491"/>
    <w:multiLevelType w:val="hybridMultilevel"/>
    <w:tmpl w:val="3D068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9548FB"/>
    <w:multiLevelType w:val="hybridMultilevel"/>
    <w:tmpl w:val="047EAA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471188"/>
    <w:multiLevelType w:val="hybridMultilevel"/>
    <w:tmpl w:val="A0EC134C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7A921255"/>
    <w:multiLevelType w:val="hybridMultilevel"/>
    <w:tmpl w:val="E89AFD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9532239">
    <w:abstractNumId w:val="0"/>
  </w:num>
  <w:num w:numId="2" w16cid:durableId="2017658251">
    <w:abstractNumId w:val="5"/>
  </w:num>
  <w:num w:numId="3" w16cid:durableId="623124926">
    <w:abstractNumId w:val="7"/>
  </w:num>
  <w:num w:numId="4" w16cid:durableId="1155993907">
    <w:abstractNumId w:val="9"/>
  </w:num>
  <w:num w:numId="5" w16cid:durableId="1562133077">
    <w:abstractNumId w:val="11"/>
  </w:num>
  <w:num w:numId="6" w16cid:durableId="1027682462">
    <w:abstractNumId w:val="6"/>
  </w:num>
  <w:num w:numId="7" w16cid:durableId="2049913047">
    <w:abstractNumId w:val="8"/>
  </w:num>
  <w:num w:numId="8" w16cid:durableId="1928878671">
    <w:abstractNumId w:val="10"/>
  </w:num>
  <w:num w:numId="9" w16cid:durableId="1803502208">
    <w:abstractNumId w:val="4"/>
  </w:num>
  <w:num w:numId="10" w16cid:durableId="1497183018">
    <w:abstractNumId w:val="3"/>
  </w:num>
  <w:num w:numId="11" w16cid:durableId="1775133034">
    <w:abstractNumId w:val="2"/>
  </w:num>
  <w:num w:numId="12" w16cid:durableId="634019767">
    <w:abstractNumId w:val="0"/>
    <w:lvlOverride w:ilvl="0">
      <w:startOverride w:val="1"/>
    </w:lvlOverride>
  </w:num>
  <w:num w:numId="13" w16cid:durableId="13055013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025"/>
    <w:rsid w:val="00016D80"/>
    <w:rsid w:val="00027539"/>
    <w:rsid w:val="000307D4"/>
    <w:rsid w:val="00045CDD"/>
    <w:rsid w:val="000878F5"/>
    <w:rsid w:val="00090E30"/>
    <w:rsid w:val="000925C2"/>
    <w:rsid w:val="000A55A9"/>
    <w:rsid w:val="000A6549"/>
    <w:rsid w:val="000B0A94"/>
    <w:rsid w:val="000D619A"/>
    <w:rsid w:val="000F2A95"/>
    <w:rsid w:val="00102539"/>
    <w:rsid w:val="00102EAE"/>
    <w:rsid w:val="001052D6"/>
    <w:rsid w:val="001363C1"/>
    <w:rsid w:val="001465DA"/>
    <w:rsid w:val="001472E5"/>
    <w:rsid w:val="001509EC"/>
    <w:rsid w:val="00155435"/>
    <w:rsid w:val="00156193"/>
    <w:rsid w:val="0016576D"/>
    <w:rsid w:val="00192DAC"/>
    <w:rsid w:val="00195718"/>
    <w:rsid w:val="001A452F"/>
    <w:rsid w:val="001A47DA"/>
    <w:rsid w:val="001C555A"/>
    <w:rsid w:val="001C7352"/>
    <w:rsid w:val="001D6B2A"/>
    <w:rsid w:val="001E1E2B"/>
    <w:rsid w:val="00206AD3"/>
    <w:rsid w:val="002160CD"/>
    <w:rsid w:val="002221E9"/>
    <w:rsid w:val="00230051"/>
    <w:rsid w:val="00236E25"/>
    <w:rsid w:val="00296976"/>
    <w:rsid w:val="002A5590"/>
    <w:rsid w:val="002D1948"/>
    <w:rsid w:val="002E4085"/>
    <w:rsid w:val="00316FAA"/>
    <w:rsid w:val="0031719E"/>
    <w:rsid w:val="00343B8E"/>
    <w:rsid w:val="0037551B"/>
    <w:rsid w:val="003770FE"/>
    <w:rsid w:val="00380C11"/>
    <w:rsid w:val="00386307"/>
    <w:rsid w:val="0038797F"/>
    <w:rsid w:val="00395106"/>
    <w:rsid w:val="003A5038"/>
    <w:rsid w:val="003B75A8"/>
    <w:rsid w:val="003C1D63"/>
    <w:rsid w:val="003C6598"/>
    <w:rsid w:val="003D5FF9"/>
    <w:rsid w:val="003E16BD"/>
    <w:rsid w:val="003E1CDD"/>
    <w:rsid w:val="003E757D"/>
    <w:rsid w:val="00400368"/>
    <w:rsid w:val="00410C65"/>
    <w:rsid w:val="004172EC"/>
    <w:rsid w:val="004367FF"/>
    <w:rsid w:val="00450029"/>
    <w:rsid w:val="004531AF"/>
    <w:rsid w:val="00460ED3"/>
    <w:rsid w:val="00470CBF"/>
    <w:rsid w:val="00473D10"/>
    <w:rsid w:val="00474EC5"/>
    <w:rsid w:val="00486632"/>
    <w:rsid w:val="004A009F"/>
    <w:rsid w:val="004C6BD3"/>
    <w:rsid w:val="004F6B96"/>
    <w:rsid w:val="00506007"/>
    <w:rsid w:val="00512DAF"/>
    <w:rsid w:val="00522702"/>
    <w:rsid w:val="0053073B"/>
    <w:rsid w:val="00545448"/>
    <w:rsid w:val="00545840"/>
    <w:rsid w:val="0055258C"/>
    <w:rsid w:val="00571BB2"/>
    <w:rsid w:val="0058163E"/>
    <w:rsid w:val="00597668"/>
    <w:rsid w:val="005A03BC"/>
    <w:rsid w:val="005B05CB"/>
    <w:rsid w:val="005B75A7"/>
    <w:rsid w:val="005C3227"/>
    <w:rsid w:val="005D4A47"/>
    <w:rsid w:val="00603882"/>
    <w:rsid w:val="0060777D"/>
    <w:rsid w:val="00610CDE"/>
    <w:rsid w:val="006112E4"/>
    <w:rsid w:val="0061290E"/>
    <w:rsid w:val="00613FE6"/>
    <w:rsid w:val="00617A8D"/>
    <w:rsid w:val="00627F4C"/>
    <w:rsid w:val="00633C52"/>
    <w:rsid w:val="006343C7"/>
    <w:rsid w:val="00640477"/>
    <w:rsid w:val="00654E31"/>
    <w:rsid w:val="00660747"/>
    <w:rsid w:val="0066497B"/>
    <w:rsid w:val="00666F3D"/>
    <w:rsid w:val="0066790A"/>
    <w:rsid w:val="006837C9"/>
    <w:rsid w:val="006877C3"/>
    <w:rsid w:val="0069340A"/>
    <w:rsid w:val="006A0931"/>
    <w:rsid w:val="006A2E60"/>
    <w:rsid w:val="006B16BE"/>
    <w:rsid w:val="006B4DAF"/>
    <w:rsid w:val="006D1CB4"/>
    <w:rsid w:val="006D6D0C"/>
    <w:rsid w:val="00704114"/>
    <w:rsid w:val="0075683D"/>
    <w:rsid w:val="00762E01"/>
    <w:rsid w:val="00777A42"/>
    <w:rsid w:val="007A1D27"/>
    <w:rsid w:val="007A2E3E"/>
    <w:rsid w:val="007A4612"/>
    <w:rsid w:val="007B0DB8"/>
    <w:rsid w:val="007B733E"/>
    <w:rsid w:val="007E311C"/>
    <w:rsid w:val="007E7C72"/>
    <w:rsid w:val="008031A3"/>
    <w:rsid w:val="00815006"/>
    <w:rsid w:val="008158DB"/>
    <w:rsid w:val="00815A98"/>
    <w:rsid w:val="00827F97"/>
    <w:rsid w:val="00831C8B"/>
    <w:rsid w:val="00833E3E"/>
    <w:rsid w:val="00843D09"/>
    <w:rsid w:val="00851907"/>
    <w:rsid w:val="00860E58"/>
    <w:rsid w:val="00864C25"/>
    <w:rsid w:val="0089027D"/>
    <w:rsid w:val="008D154E"/>
    <w:rsid w:val="008D4025"/>
    <w:rsid w:val="008D71C9"/>
    <w:rsid w:val="008E1DBA"/>
    <w:rsid w:val="008F094E"/>
    <w:rsid w:val="008F4077"/>
    <w:rsid w:val="00900D56"/>
    <w:rsid w:val="00911350"/>
    <w:rsid w:val="00912471"/>
    <w:rsid w:val="009136CF"/>
    <w:rsid w:val="00914F94"/>
    <w:rsid w:val="00936E25"/>
    <w:rsid w:val="00943E26"/>
    <w:rsid w:val="00944DDA"/>
    <w:rsid w:val="00951BFB"/>
    <w:rsid w:val="0095338B"/>
    <w:rsid w:val="009638F9"/>
    <w:rsid w:val="00982081"/>
    <w:rsid w:val="009A236A"/>
    <w:rsid w:val="009A6123"/>
    <w:rsid w:val="009A7F72"/>
    <w:rsid w:val="009D404E"/>
    <w:rsid w:val="00A03688"/>
    <w:rsid w:val="00A14AE5"/>
    <w:rsid w:val="00A413A6"/>
    <w:rsid w:val="00A72CF1"/>
    <w:rsid w:val="00A77A4B"/>
    <w:rsid w:val="00A811E1"/>
    <w:rsid w:val="00A82BC0"/>
    <w:rsid w:val="00AA5F6A"/>
    <w:rsid w:val="00AB13DB"/>
    <w:rsid w:val="00AD2307"/>
    <w:rsid w:val="00AE3773"/>
    <w:rsid w:val="00AF4741"/>
    <w:rsid w:val="00B00FB5"/>
    <w:rsid w:val="00B03A76"/>
    <w:rsid w:val="00B04674"/>
    <w:rsid w:val="00B146AF"/>
    <w:rsid w:val="00B16457"/>
    <w:rsid w:val="00B21F45"/>
    <w:rsid w:val="00B331A4"/>
    <w:rsid w:val="00B37B49"/>
    <w:rsid w:val="00B5399B"/>
    <w:rsid w:val="00B76813"/>
    <w:rsid w:val="00B82162"/>
    <w:rsid w:val="00B84459"/>
    <w:rsid w:val="00BB36CD"/>
    <w:rsid w:val="00BD776B"/>
    <w:rsid w:val="00BE0E43"/>
    <w:rsid w:val="00BF57ED"/>
    <w:rsid w:val="00C03688"/>
    <w:rsid w:val="00C04B24"/>
    <w:rsid w:val="00C265EA"/>
    <w:rsid w:val="00C6533D"/>
    <w:rsid w:val="00C72A39"/>
    <w:rsid w:val="00C74349"/>
    <w:rsid w:val="00C74AEB"/>
    <w:rsid w:val="00C9289D"/>
    <w:rsid w:val="00CB09F4"/>
    <w:rsid w:val="00CB2A4C"/>
    <w:rsid w:val="00CB4E19"/>
    <w:rsid w:val="00CE7E71"/>
    <w:rsid w:val="00D06FF9"/>
    <w:rsid w:val="00D4200E"/>
    <w:rsid w:val="00D6427E"/>
    <w:rsid w:val="00D67B4C"/>
    <w:rsid w:val="00D70F77"/>
    <w:rsid w:val="00D7657F"/>
    <w:rsid w:val="00D81204"/>
    <w:rsid w:val="00D82EFE"/>
    <w:rsid w:val="00D857C6"/>
    <w:rsid w:val="00D96A73"/>
    <w:rsid w:val="00DA552A"/>
    <w:rsid w:val="00DA730F"/>
    <w:rsid w:val="00DC7B8E"/>
    <w:rsid w:val="00DD1FD4"/>
    <w:rsid w:val="00E0566F"/>
    <w:rsid w:val="00E23FFC"/>
    <w:rsid w:val="00E26F67"/>
    <w:rsid w:val="00E27984"/>
    <w:rsid w:val="00E417A3"/>
    <w:rsid w:val="00E53553"/>
    <w:rsid w:val="00E56C14"/>
    <w:rsid w:val="00E82713"/>
    <w:rsid w:val="00EB2129"/>
    <w:rsid w:val="00EB250C"/>
    <w:rsid w:val="00EB71B2"/>
    <w:rsid w:val="00ED771A"/>
    <w:rsid w:val="00F01D2F"/>
    <w:rsid w:val="00F14687"/>
    <w:rsid w:val="00F17601"/>
    <w:rsid w:val="00F242A3"/>
    <w:rsid w:val="00F31B12"/>
    <w:rsid w:val="00F46FE7"/>
    <w:rsid w:val="00F5138A"/>
    <w:rsid w:val="00F66D39"/>
    <w:rsid w:val="00F7441F"/>
    <w:rsid w:val="00F80A86"/>
    <w:rsid w:val="00FA65BB"/>
    <w:rsid w:val="00FB1AC3"/>
    <w:rsid w:val="00FB34E7"/>
    <w:rsid w:val="00FB6A8E"/>
    <w:rsid w:val="00FD2B1A"/>
    <w:rsid w:val="00FD78BD"/>
    <w:rsid w:val="00FE5C9A"/>
    <w:rsid w:val="00FE62E5"/>
    <w:rsid w:val="00FF3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853E5F"/>
  <w15:chartTrackingRefBased/>
  <w15:docId w15:val="{C24B601E-15F5-4DDA-8BFB-057E2FB82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F094E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8F094E"/>
    <w:rPr>
      <w:rFonts w:eastAsiaTheme="minorEastAsia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F09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094E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link w:val="ListParagraphChar"/>
    <w:uiPriority w:val="34"/>
    <w:qFormat/>
    <w:rsid w:val="007E311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638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38F9"/>
  </w:style>
  <w:style w:type="paragraph" w:styleId="Footer">
    <w:name w:val="footer"/>
    <w:basedOn w:val="Normal"/>
    <w:link w:val="FooterChar"/>
    <w:uiPriority w:val="99"/>
    <w:unhideWhenUsed/>
    <w:rsid w:val="009638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38F9"/>
  </w:style>
  <w:style w:type="table" w:styleId="TableGrid">
    <w:name w:val="Table Grid"/>
    <w:basedOn w:val="TableNormal"/>
    <w:uiPriority w:val="39"/>
    <w:rsid w:val="0008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1">
    <w:name w:val="Plain Table 1"/>
    <w:basedOn w:val="TableNormal"/>
    <w:uiPriority w:val="41"/>
    <w:rsid w:val="000878F5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PageTitle">
    <w:name w:val="Page Title"/>
    <w:basedOn w:val="Normal"/>
    <w:link w:val="PageTitleChar"/>
    <w:qFormat/>
    <w:rsid w:val="007A2E3E"/>
    <w:rPr>
      <w:rFonts w:ascii="Quicksand" w:hAnsi="Quicksand" w:cs="Arial"/>
      <w:b/>
      <w:color w:val="000000" w:themeColor="text1"/>
      <w:sz w:val="40"/>
    </w:rPr>
  </w:style>
  <w:style w:type="paragraph" w:customStyle="1" w:styleId="BodyText1">
    <w:name w:val="Body Text1"/>
    <w:basedOn w:val="Normal"/>
    <w:link w:val="BodytextChar"/>
    <w:qFormat/>
    <w:rsid w:val="00912471"/>
    <w:rPr>
      <w:rFonts w:ascii="Arial" w:hAnsi="Arial" w:cs="Arial"/>
      <w:sz w:val="24"/>
    </w:rPr>
  </w:style>
  <w:style w:type="character" w:customStyle="1" w:styleId="PageTitleChar">
    <w:name w:val="Page Title Char"/>
    <w:basedOn w:val="DefaultParagraphFont"/>
    <w:link w:val="PageTitle"/>
    <w:rsid w:val="007A2E3E"/>
    <w:rPr>
      <w:rFonts w:ascii="Quicksand" w:hAnsi="Quicksand" w:cs="Arial"/>
      <w:b/>
      <w:color w:val="000000" w:themeColor="text1"/>
      <w:sz w:val="40"/>
    </w:rPr>
  </w:style>
  <w:style w:type="paragraph" w:customStyle="1" w:styleId="Sectionheader">
    <w:name w:val="Section header"/>
    <w:basedOn w:val="Normal"/>
    <w:link w:val="SectionheaderChar"/>
    <w:qFormat/>
    <w:rsid w:val="00912471"/>
    <w:rPr>
      <w:rFonts w:ascii="Quicksand" w:hAnsi="Quicksand" w:cs="Arial"/>
      <w:b/>
      <w:color w:val="000000" w:themeColor="text1"/>
      <w:sz w:val="32"/>
    </w:rPr>
  </w:style>
  <w:style w:type="character" w:customStyle="1" w:styleId="BodytextChar">
    <w:name w:val="Body text Char"/>
    <w:basedOn w:val="DefaultParagraphFont"/>
    <w:link w:val="BodyText1"/>
    <w:rsid w:val="00912471"/>
    <w:rPr>
      <w:rFonts w:ascii="Arial" w:hAnsi="Arial" w:cs="Arial"/>
      <w:sz w:val="24"/>
    </w:rPr>
  </w:style>
  <w:style w:type="paragraph" w:customStyle="1" w:styleId="Sectionsubhead">
    <w:name w:val="Section subhead"/>
    <w:basedOn w:val="Normal"/>
    <w:link w:val="SectionsubheadChar"/>
    <w:rsid w:val="001A47DA"/>
    <w:rPr>
      <w:rFonts w:ascii="Arial" w:hAnsi="Arial" w:cs="Arial"/>
      <w:color w:val="005EB8"/>
      <w:sz w:val="24"/>
    </w:rPr>
  </w:style>
  <w:style w:type="character" w:customStyle="1" w:styleId="SectionheaderChar">
    <w:name w:val="Section header Char"/>
    <w:basedOn w:val="DefaultParagraphFont"/>
    <w:link w:val="Sectionheader"/>
    <w:rsid w:val="00912471"/>
    <w:rPr>
      <w:rFonts w:ascii="Quicksand" w:hAnsi="Quicksand" w:cs="Arial"/>
      <w:b/>
      <w:color w:val="000000" w:themeColor="text1"/>
      <w:sz w:val="32"/>
    </w:rPr>
  </w:style>
  <w:style w:type="paragraph" w:customStyle="1" w:styleId="Sectionsub-subhead">
    <w:name w:val="Section sub-subhead"/>
    <w:basedOn w:val="Normal"/>
    <w:link w:val="Sectionsub-subheadChar"/>
    <w:rsid w:val="001A47DA"/>
    <w:rPr>
      <w:rFonts w:ascii="Arial" w:hAnsi="Arial" w:cs="Arial"/>
      <w:sz w:val="24"/>
      <w:u w:val="single" w:color="005EB8"/>
    </w:rPr>
  </w:style>
  <w:style w:type="character" w:customStyle="1" w:styleId="SectionsubheadChar">
    <w:name w:val="Section subhead Char"/>
    <w:basedOn w:val="DefaultParagraphFont"/>
    <w:link w:val="Sectionsubhead"/>
    <w:rsid w:val="001A47DA"/>
    <w:rPr>
      <w:rFonts w:ascii="Arial" w:hAnsi="Arial" w:cs="Arial"/>
      <w:color w:val="005EB8"/>
      <w:sz w:val="24"/>
    </w:rPr>
  </w:style>
  <w:style w:type="paragraph" w:customStyle="1" w:styleId="Imagecaption">
    <w:name w:val="Image caption"/>
    <w:basedOn w:val="Normal"/>
    <w:link w:val="ImagecaptionChar"/>
    <w:qFormat/>
    <w:rsid w:val="000925C2"/>
    <w:rPr>
      <w:rFonts w:ascii="Arial" w:hAnsi="Arial" w:cs="Arial"/>
      <w:color w:val="768692"/>
      <w:sz w:val="20"/>
    </w:rPr>
  </w:style>
  <w:style w:type="character" w:customStyle="1" w:styleId="Sectionsub-subheadChar">
    <w:name w:val="Section sub-subhead Char"/>
    <w:basedOn w:val="DefaultParagraphFont"/>
    <w:link w:val="Sectionsub-subhead"/>
    <w:rsid w:val="001A47DA"/>
    <w:rPr>
      <w:rFonts w:ascii="Arial" w:hAnsi="Arial" w:cs="Arial"/>
      <w:sz w:val="24"/>
      <w:u w:val="single" w:color="005EB8"/>
    </w:rPr>
  </w:style>
  <w:style w:type="character" w:styleId="BookTitle">
    <w:name w:val="Book Title"/>
    <w:basedOn w:val="DefaultParagraphFont"/>
    <w:uiPriority w:val="33"/>
    <w:rsid w:val="002A5590"/>
    <w:rPr>
      <w:b/>
      <w:bCs/>
      <w:i/>
      <w:iCs/>
      <w:spacing w:val="5"/>
    </w:rPr>
  </w:style>
  <w:style w:type="character" w:customStyle="1" w:styleId="ImagecaptionChar">
    <w:name w:val="Image caption Char"/>
    <w:basedOn w:val="DefaultParagraphFont"/>
    <w:link w:val="Imagecaption"/>
    <w:rsid w:val="000925C2"/>
    <w:rPr>
      <w:rFonts w:ascii="Arial" w:hAnsi="Arial" w:cs="Arial"/>
      <w:color w:val="768692"/>
      <w:sz w:val="20"/>
    </w:rPr>
  </w:style>
  <w:style w:type="paragraph" w:customStyle="1" w:styleId="Bullet1">
    <w:name w:val="Bullet1"/>
    <w:basedOn w:val="ListParagraph"/>
    <w:link w:val="Bullet1Char"/>
    <w:qFormat/>
    <w:rsid w:val="00A77A4B"/>
    <w:pPr>
      <w:numPr>
        <w:numId w:val="11"/>
      </w:numPr>
    </w:pPr>
    <w:rPr>
      <w:rFonts w:ascii="Arial" w:hAnsi="Arial" w:cs="Arial"/>
      <w:sz w:val="24"/>
    </w:rPr>
  </w:style>
  <w:style w:type="paragraph" w:customStyle="1" w:styleId="bullet2">
    <w:name w:val="bullet 2"/>
    <w:basedOn w:val="ListParagraph"/>
    <w:link w:val="bullet2Char"/>
    <w:qFormat/>
    <w:rsid w:val="00A77A4B"/>
    <w:pPr>
      <w:numPr>
        <w:ilvl w:val="1"/>
        <w:numId w:val="1"/>
      </w:numPr>
    </w:pPr>
    <w:rPr>
      <w:rFonts w:ascii="Arial" w:hAnsi="Arial" w:cs="Arial"/>
      <w:sz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A77A4B"/>
  </w:style>
  <w:style w:type="character" w:customStyle="1" w:styleId="Bullet1Char">
    <w:name w:val="Bullet1 Char"/>
    <w:basedOn w:val="ListParagraphChar"/>
    <w:link w:val="Bullet1"/>
    <w:rsid w:val="00A77A4B"/>
    <w:rPr>
      <w:rFonts w:ascii="Arial" w:hAnsi="Arial" w:cs="Arial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77A4B"/>
    <w:rPr>
      <w:sz w:val="16"/>
      <w:szCs w:val="16"/>
    </w:rPr>
  </w:style>
  <w:style w:type="character" w:customStyle="1" w:styleId="bullet2Char">
    <w:name w:val="bullet 2 Char"/>
    <w:basedOn w:val="ListParagraphChar"/>
    <w:link w:val="bullet2"/>
    <w:rsid w:val="00A77A4B"/>
    <w:rPr>
      <w:rFonts w:ascii="Arial" w:hAnsi="Arial" w:cs="Arial"/>
      <w:sz w:val="24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77A4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77A4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7A4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7A4B"/>
    <w:rPr>
      <w:b/>
      <w:bCs/>
      <w:sz w:val="20"/>
      <w:szCs w:val="20"/>
    </w:rPr>
  </w:style>
  <w:style w:type="paragraph" w:customStyle="1" w:styleId="bullet3">
    <w:name w:val="bullet 3"/>
    <w:basedOn w:val="ListParagraph"/>
    <w:link w:val="bullet3Char"/>
    <w:qFormat/>
    <w:rsid w:val="00A77A4B"/>
    <w:pPr>
      <w:numPr>
        <w:ilvl w:val="2"/>
        <w:numId w:val="1"/>
      </w:numPr>
    </w:pPr>
    <w:rPr>
      <w:rFonts w:ascii="Arial" w:hAnsi="Arial" w:cs="Arial"/>
      <w:sz w:val="24"/>
    </w:rPr>
  </w:style>
  <w:style w:type="character" w:customStyle="1" w:styleId="bullet3Char">
    <w:name w:val="bullet 3 Char"/>
    <w:basedOn w:val="ListParagraphChar"/>
    <w:link w:val="bullet3"/>
    <w:rsid w:val="00A77A4B"/>
    <w:rPr>
      <w:rFonts w:ascii="Arial" w:hAnsi="Arial" w:cs="Arial"/>
      <w:sz w:val="24"/>
    </w:rPr>
  </w:style>
  <w:style w:type="character" w:styleId="Hyperlink">
    <w:name w:val="Hyperlink"/>
    <w:basedOn w:val="DefaultParagraphFont"/>
    <w:uiPriority w:val="99"/>
    <w:unhideWhenUsed/>
    <w:rsid w:val="0037551B"/>
    <w:rPr>
      <w:color w:val="0563C1" w:themeColor="hyperlink"/>
      <w:u w:val="single"/>
    </w:rPr>
  </w:style>
  <w:style w:type="paragraph" w:customStyle="1" w:styleId="paragraph">
    <w:name w:val="paragraph"/>
    <w:basedOn w:val="Normal"/>
    <w:rsid w:val="00470CBF"/>
    <w:pPr>
      <w:spacing w:before="100" w:beforeAutospacing="1" w:after="100" w:afterAutospacing="1" w:line="240" w:lineRule="auto"/>
    </w:pPr>
    <w:rPr>
      <w:rFonts w:ascii="Calibri" w:eastAsia="Calibri" w:hAnsi="Calibri" w:cs="Calibri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mma.mcevoy\Downloads\Document%20-%20simple%20blank%20%20(1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D89891600E1094DB81A7742DC3C041F" ma:contentTypeVersion="5" ma:contentTypeDescription="Create a new document." ma:contentTypeScope="" ma:versionID="4fc362835d88428f7615e610f46f5406">
  <xsd:schema xmlns:xsd="http://www.w3.org/2001/XMLSchema" xmlns:xs="http://www.w3.org/2001/XMLSchema" xmlns:p="http://schemas.microsoft.com/office/2006/metadata/properties" xmlns:ns2="75b5a82f-159b-41a9-b0f6-ebc77a230698" xmlns:ns3="09f7bbe1-1b9a-464c-aca8-3f8614548a62" targetNamespace="http://schemas.microsoft.com/office/2006/metadata/properties" ma:root="true" ma:fieldsID="220a798d3cf857728c11e62ecf310b58" ns2:_="" ns3:_="">
    <xsd:import namespace="75b5a82f-159b-41a9-b0f6-ebc77a230698"/>
    <xsd:import namespace="09f7bbe1-1b9a-464c-aca8-3f8614548a6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b5a82f-159b-41a9-b0f6-ebc77a2306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f7bbe1-1b9a-464c-aca8-3f8614548a62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8E5083-49D9-46CD-9B71-A8403E2A916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BE1DA9-7B1C-41C1-95F6-ABB2C8F0D12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4C8598F-BAD5-4A8C-9ACB-534F2ED3C20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5C99104-E6A7-4440-B912-4A5B3F1920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5b5a82f-159b-41a9-b0f6-ebc77a230698"/>
    <ds:schemaRef ds:uri="09f7bbe1-1b9a-464c-aca8-3f8614548a6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 - simple blank  (1)</Template>
  <TotalTime>177</TotalTime>
  <Pages>1</Pages>
  <Words>26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Dorset Clinical Commisioning Group</Company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McEvoy, Emma (Dorset CCG)</dc:creator>
  <cp:keywords/>
  <dc:description/>
  <cp:lastModifiedBy>McEvoy, Emma (NHS Dorset)</cp:lastModifiedBy>
  <cp:revision>77</cp:revision>
  <cp:lastPrinted>2023-12-07T10:37:00Z</cp:lastPrinted>
  <dcterms:created xsi:type="dcterms:W3CDTF">2023-12-06T16:12:00Z</dcterms:created>
  <dcterms:modified xsi:type="dcterms:W3CDTF">2024-02-14T10:00:00Z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0x0101004D89891600E1094DB81A7742DC3C041F</vt:lpwstr>
  </property>
</Properties>
</file>