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333A4E" w14:textId="3B6A9A4E" w:rsidR="00B00FB5" w:rsidRDefault="00777A42" w:rsidP="00D857C6">
      <w:pPr>
        <w:rPr>
          <w:rFonts w:ascii="Arial" w:hAnsi="Arial" w:cs="Arial"/>
          <w:color w:val="768692"/>
          <w:sz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241C49C9" wp14:editId="76B10D55">
            <wp:simplePos x="0" y="0"/>
            <wp:positionH relativeFrom="margin">
              <wp:posOffset>-52070</wp:posOffset>
            </wp:positionH>
            <wp:positionV relativeFrom="paragraph">
              <wp:posOffset>1270</wp:posOffset>
            </wp:positionV>
            <wp:extent cx="2157730" cy="903605"/>
            <wp:effectExtent l="0" t="0" r="0" b="0"/>
            <wp:wrapThrough wrapText="bothSides">
              <wp:wrapPolygon edited="0">
                <wp:start x="2670" y="0"/>
                <wp:lineTo x="0" y="3188"/>
                <wp:lineTo x="0" y="15938"/>
                <wp:lineTo x="2098" y="20947"/>
                <wp:lineTo x="2670" y="20947"/>
                <wp:lineTo x="6293" y="20947"/>
                <wp:lineTo x="6675" y="20947"/>
                <wp:lineTo x="9154" y="15483"/>
                <wp:lineTo x="21358" y="14117"/>
                <wp:lineTo x="21358" y="6831"/>
                <wp:lineTo x="6293" y="0"/>
                <wp:lineTo x="2670" y="0"/>
              </wp:wrapPolygon>
            </wp:wrapThrough>
            <wp:docPr id="1958272336" name="Picture 2" descr="A logo with a pink circle and black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8272336" name="Picture 2" descr="A logo with a pink circle and black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730" cy="903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50876D" w14:textId="63CB6E25" w:rsidR="00B00FB5" w:rsidRDefault="00B00FB5" w:rsidP="00D857C6">
      <w:pPr>
        <w:rPr>
          <w:rFonts w:ascii="Arial" w:hAnsi="Arial" w:cs="Arial"/>
          <w:color w:val="768692"/>
          <w:sz w:val="20"/>
        </w:rPr>
      </w:pPr>
    </w:p>
    <w:p w14:paraId="0967FFD9" w14:textId="5286209B" w:rsidR="00B00FB5" w:rsidRDefault="00B00FB5" w:rsidP="00D857C6">
      <w:pPr>
        <w:rPr>
          <w:rFonts w:ascii="Arial" w:hAnsi="Arial" w:cs="Arial"/>
          <w:color w:val="768692"/>
          <w:sz w:val="20"/>
        </w:rPr>
      </w:pPr>
    </w:p>
    <w:p w14:paraId="47D23C79" w14:textId="77777777" w:rsidR="00B84459" w:rsidRDefault="00B84459" w:rsidP="007A2E3E">
      <w:pPr>
        <w:pStyle w:val="PageTitle"/>
      </w:pPr>
    </w:p>
    <w:p w14:paraId="403C8AE9" w14:textId="77777777" w:rsidR="00D96A73" w:rsidRDefault="00D96A73" w:rsidP="007A2E3E">
      <w:pPr>
        <w:pStyle w:val="PageTitle"/>
      </w:pPr>
    </w:p>
    <w:p w14:paraId="565CAF45" w14:textId="4BBDC0C1" w:rsidR="003B75A8" w:rsidRPr="007A2E3E" w:rsidRDefault="00EB2129" w:rsidP="007A2E3E">
      <w:pPr>
        <w:pStyle w:val="PageTitle"/>
      </w:pPr>
      <w:r w:rsidRPr="007A2E3E">
        <w:t>Page</w:t>
      </w:r>
      <w:r w:rsidR="003B75A8" w:rsidRPr="007A2E3E">
        <w:t xml:space="preserve"> title (20pt)</w:t>
      </w:r>
    </w:p>
    <w:p w14:paraId="3CBCD118" w14:textId="77777777" w:rsidR="003B75A8" w:rsidRPr="007E311C" w:rsidRDefault="003B75A8" w:rsidP="003B75A8">
      <w:pPr>
        <w:rPr>
          <w:rFonts w:ascii="Arial" w:hAnsi="Arial" w:cs="Arial"/>
          <w:b/>
          <w:color w:val="005EB8"/>
          <w:sz w:val="24"/>
        </w:rPr>
      </w:pPr>
    </w:p>
    <w:p w14:paraId="32AE5631" w14:textId="77777777" w:rsidR="003B75A8" w:rsidRPr="00912471" w:rsidRDefault="003B75A8" w:rsidP="00912471">
      <w:pPr>
        <w:pStyle w:val="Sectionheader"/>
      </w:pPr>
      <w:r w:rsidRPr="00912471">
        <w:t>Section header (16pt)</w:t>
      </w:r>
    </w:p>
    <w:p w14:paraId="3F3AC516" w14:textId="77777777" w:rsidR="003B75A8" w:rsidRPr="007E311C" w:rsidRDefault="003B75A8" w:rsidP="003B75A8">
      <w:pPr>
        <w:rPr>
          <w:rFonts w:ascii="Arial" w:hAnsi="Arial" w:cs="Arial"/>
          <w:color w:val="005EB8"/>
          <w:sz w:val="24"/>
        </w:rPr>
      </w:pPr>
    </w:p>
    <w:p w14:paraId="5993B5BF" w14:textId="49A19948" w:rsidR="003B75A8" w:rsidRPr="00BF57ED" w:rsidRDefault="003B75A8" w:rsidP="00BF57ED">
      <w:pPr>
        <w:pStyle w:val="BodyText1"/>
      </w:pPr>
      <w:r w:rsidRPr="00912471">
        <w:t>Body text (12pt)</w:t>
      </w:r>
    </w:p>
    <w:p w14:paraId="12B050A2" w14:textId="77777777" w:rsidR="003B75A8" w:rsidRDefault="003B75A8" w:rsidP="0053073B">
      <w:pPr>
        <w:pStyle w:val="Bullet1"/>
      </w:pPr>
      <w:r>
        <w:t>Bullet list level 1</w:t>
      </w:r>
    </w:p>
    <w:p w14:paraId="11120E14" w14:textId="77777777" w:rsidR="003B75A8" w:rsidRDefault="003B75A8" w:rsidP="00A811E1">
      <w:pPr>
        <w:pStyle w:val="bullet2"/>
      </w:pPr>
      <w:r>
        <w:t>Bullet list level 2</w:t>
      </w:r>
    </w:p>
    <w:p w14:paraId="7CB2C3B8" w14:textId="77777777" w:rsidR="003B75A8" w:rsidRDefault="003B75A8" w:rsidP="0058163E">
      <w:pPr>
        <w:pStyle w:val="bullet3"/>
      </w:pPr>
      <w:r>
        <w:t>Bullet list level 3</w:t>
      </w:r>
    </w:p>
    <w:p w14:paraId="710B5B5C" w14:textId="77777777" w:rsidR="003B75A8" w:rsidRDefault="003B75A8" w:rsidP="003B75A8">
      <w:pPr>
        <w:rPr>
          <w:rFonts w:ascii="Arial" w:hAnsi="Arial" w:cs="Arial"/>
          <w:sz w:val="24"/>
        </w:rPr>
      </w:pPr>
    </w:p>
    <w:p w14:paraId="5BBCB974" w14:textId="77777777" w:rsidR="003B75A8" w:rsidRPr="000925C2" w:rsidRDefault="003B75A8" w:rsidP="000925C2">
      <w:pPr>
        <w:pStyle w:val="Imagecaption"/>
      </w:pPr>
      <w:r w:rsidRPr="000925C2">
        <w:t>Image caption (10pt)</w:t>
      </w:r>
    </w:p>
    <w:p w14:paraId="722379AB" w14:textId="77777777" w:rsidR="003B75A8" w:rsidRDefault="003B75A8" w:rsidP="003B75A8">
      <w:pPr>
        <w:rPr>
          <w:rFonts w:ascii="Arial" w:hAnsi="Arial" w:cs="Arial"/>
          <w:color w:val="768692"/>
          <w:sz w:val="20"/>
        </w:rPr>
      </w:pPr>
    </w:p>
    <w:tbl>
      <w:tblPr>
        <w:tblStyle w:val="PlainTable1"/>
        <w:tblW w:w="0" w:type="auto"/>
        <w:tblLook w:val="04A0" w:firstRow="1" w:lastRow="0" w:firstColumn="1" w:lastColumn="0" w:noHBand="0" w:noVBand="1"/>
      </w:tblPr>
      <w:tblGrid>
        <w:gridCol w:w="3209"/>
        <w:gridCol w:w="3209"/>
        <w:gridCol w:w="3210"/>
      </w:tblGrid>
      <w:tr w:rsidR="003B75A8" w:rsidRPr="00840CED" w14:paraId="1406F334" w14:textId="77777777" w:rsidTr="00ED771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  <w:shd w:val="clear" w:color="auto" w:fill="E41F5F"/>
          </w:tcPr>
          <w:p w14:paraId="55FF8FDA" w14:textId="792E421D" w:rsidR="003B75A8" w:rsidRPr="002221E9" w:rsidRDefault="003B75A8" w:rsidP="00B41E27">
            <w:pPr>
              <w:spacing w:before="40" w:after="40"/>
              <w:jc w:val="center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  <w:r w:rsidRPr="002221E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Table header (1</w:t>
            </w:r>
            <w:r w:rsidR="002221E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2</w:t>
            </w:r>
            <w:r w:rsidRPr="002221E9">
              <w:rPr>
                <w:rFonts w:ascii="Arial" w:hAnsi="Arial" w:cs="Arial"/>
                <w:color w:val="FFFFFF" w:themeColor="background1"/>
                <w:sz w:val="24"/>
                <w:szCs w:val="24"/>
              </w:rPr>
              <w:t>pt)</w:t>
            </w:r>
          </w:p>
        </w:tc>
        <w:tc>
          <w:tcPr>
            <w:tcW w:w="3209" w:type="dxa"/>
            <w:shd w:val="clear" w:color="auto" w:fill="E41F5F"/>
          </w:tcPr>
          <w:p w14:paraId="483E8C6A" w14:textId="77777777" w:rsidR="003B75A8" w:rsidRPr="002221E9" w:rsidRDefault="003B75A8" w:rsidP="00B41E27">
            <w:pPr>
              <w:spacing w:before="40" w:after="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</w:p>
        </w:tc>
        <w:tc>
          <w:tcPr>
            <w:tcW w:w="3210" w:type="dxa"/>
            <w:shd w:val="clear" w:color="auto" w:fill="E41F5F"/>
          </w:tcPr>
          <w:p w14:paraId="229D9FC4" w14:textId="77777777" w:rsidR="003B75A8" w:rsidRPr="002221E9" w:rsidRDefault="003B75A8" w:rsidP="00B41E27">
            <w:pPr>
              <w:spacing w:before="40" w:after="4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FFFFFF" w:themeColor="background1"/>
                <w:sz w:val="24"/>
                <w:szCs w:val="24"/>
              </w:rPr>
            </w:pPr>
          </w:p>
        </w:tc>
      </w:tr>
      <w:tr w:rsidR="003B75A8" w14:paraId="4A2D3B23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69ACD2ED" w14:textId="4D9C85AE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b w:val="0"/>
                <w:color w:val="768692"/>
                <w:sz w:val="24"/>
                <w:szCs w:val="24"/>
              </w:rPr>
            </w:pPr>
            <w:r w:rsidRPr="002221E9">
              <w:rPr>
                <w:rFonts w:ascii="Arial" w:hAnsi="Arial" w:cs="Arial"/>
                <w:b w:val="0"/>
                <w:sz w:val="24"/>
                <w:szCs w:val="24"/>
              </w:rPr>
              <w:t>Table body (1</w:t>
            </w:r>
            <w:r w:rsidR="002221E9">
              <w:rPr>
                <w:rFonts w:ascii="Arial" w:hAnsi="Arial" w:cs="Arial"/>
                <w:b w:val="0"/>
                <w:sz w:val="24"/>
                <w:szCs w:val="24"/>
              </w:rPr>
              <w:t>2</w:t>
            </w:r>
            <w:r w:rsidRPr="002221E9">
              <w:rPr>
                <w:rFonts w:ascii="Arial" w:hAnsi="Arial" w:cs="Arial"/>
                <w:b w:val="0"/>
                <w:sz w:val="24"/>
                <w:szCs w:val="24"/>
              </w:rPr>
              <w:t>pt)</w:t>
            </w:r>
          </w:p>
        </w:tc>
        <w:tc>
          <w:tcPr>
            <w:tcW w:w="3209" w:type="dxa"/>
          </w:tcPr>
          <w:p w14:paraId="2624C16A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6B1CC7E3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3B75A8" w14:paraId="2865F367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442884E" w14:textId="77777777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4773E2F7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43D6F446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3B75A8" w14:paraId="6ED6DF5C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6A378551" w14:textId="77777777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6F025887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480B26A8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3B75A8" w14:paraId="7D406D58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4443AE94" w14:textId="77777777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738D3BCE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0C3C3816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3B75A8" w14:paraId="1C0F7B32" w14:textId="77777777" w:rsidTr="00B41E2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2BAFC281" w14:textId="77777777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10C59A52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07BDEBE6" w14:textId="77777777" w:rsidR="003B75A8" w:rsidRPr="002221E9" w:rsidRDefault="003B75A8" w:rsidP="00B41E27">
            <w:pPr>
              <w:spacing w:before="40" w:afterLines="40" w:after="96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  <w:tr w:rsidR="003B75A8" w14:paraId="2E26A42B" w14:textId="77777777" w:rsidTr="00B41E2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209" w:type="dxa"/>
          </w:tcPr>
          <w:p w14:paraId="18F60030" w14:textId="77777777" w:rsidR="003B75A8" w:rsidRPr="002221E9" w:rsidRDefault="003B75A8" w:rsidP="00B41E27">
            <w:pPr>
              <w:spacing w:before="40" w:afterLines="40" w:after="96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09" w:type="dxa"/>
          </w:tcPr>
          <w:p w14:paraId="3071EECE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  <w:tc>
          <w:tcPr>
            <w:tcW w:w="3210" w:type="dxa"/>
          </w:tcPr>
          <w:p w14:paraId="1DE3259C" w14:textId="77777777" w:rsidR="003B75A8" w:rsidRPr="002221E9" w:rsidRDefault="003B75A8" w:rsidP="00B41E27">
            <w:pPr>
              <w:spacing w:before="40" w:afterLines="40" w:after="96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768692"/>
                <w:sz w:val="24"/>
                <w:szCs w:val="24"/>
              </w:rPr>
            </w:pPr>
          </w:p>
        </w:tc>
      </w:tr>
    </w:tbl>
    <w:p w14:paraId="1B74DEF0" w14:textId="77777777" w:rsidR="003B75A8" w:rsidRDefault="003B75A8" w:rsidP="003B75A8">
      <w:pPr>
        <w:rPr>
          <w:rFonts w:ascii="Arial" w:hAnsi="Arial" w:cs="Arial"/>
          <w:color w:val="768692"/>
          <w:sz w:val="20"/>
        </w:rPr>
      </w:pPr>
    </w:p>
    <w:p w14:paraId="6D996471" w14:textId="77777777" w:rsidR="003B75A8" w:rsidRDefault="003B75A8" w:rsidP="003B75A8">
      <w:pPr>
        <w:rPr>
          <w:rFonts w:ascii="Arial" w:hAnsi="Arial" w:cs="Arial"/>
          <w:color w:val="768692"/>
          <w:sz w:val="20"/>
        </w:rPr>
      </w:pPr>
    </w:p>
    <w:p w14:paraId="64C6DEB1" w14:textId="3C91729B" w:rsidR="000A6549" w:rsidRDefault="000A6549" w:rsidP="00D857C6">
      <w:pPr>
        <w:rPr>
          <w:noProof/>
        </w:rPr>
      </w:pPr>
    </w:p>
    <w:p w14:paraId="650E3DA1" w14:textId="77777777" w:rsidR="00827F97" w:rsidRDefault="00827F97" w:rsidP="00D857C6">
      <w:pPr>
        <w:rPr>
          <w:noProof/>
        </w:rPr>
      </w:pPr>
    </w:p>
    <w:p w14:paraId="6C473C59" w14:textId="77777777" w:rsidR="00827F97" w:rsidRDefault="00827F97" w:rsidP="00D857C6">
      <w:pPr>
        <w:rPr>
          <w:noProof/>
        </w:rPr>
      </w:pPr>
    </w:p>
    <w:p w14:paraId="3B49382C" w14:textId="77777777" w:rsidR="00827F97" w:rsidRDefault="00827F97" w:rsidP="00D857C6">
      <w:pPr>
        <w:rPr>
          <w:noProof/>
        </w:rPr>
      </w:pPr>
    </w:p>
    <w:p w14:paraId="370E12DE" w14:textId="77777777" w:rsidR="00827F97" w:rsidRDefault="00827F97" w:rsidP="00D857C6">
      <w:pPr>
        <w:rPr>
          <w:noProof/>
        </w:rPr>
      </w:pPr>
    </w:p>
    <w:p w14:paraId="5E5D0F93" w14:textId="77777777" w:rsidR="00827F97" w:rsidRDefault="00827F97" w:rsidP="00D857C6">
      <w:pPr>
        <w:rPr>
          <w:noProof/>
        </w:rPr>
      </w:pPr>
    </w:p>
    <w:p w14:paraId="240BB501" w14:textId="77777777" w:rsidR="00827F97" w:rsidRDefault="00827F97" w:rsidP="00D857C6">
      <w:pPr>
        <w:rPr>
          <w:noProof/>
        </w:rPr>
      </w:pPr>
    </w:p>
    <w:p w14:paraId="5480F489" w14:textId="77777777" w:rsidR="00827F97" w:rsidRDefault="00827F97" w:rsidP="00D857C6">
      <w:pPr>
        <w:rPr>
          <w:noProof/>
        </w:rPr>
      </w:pPr>
    </w:p>
    <w:p w14:paraId="03EB84E6" w14:textId="77777777" w:rsidR="00827F97" w:rsidRDefault="00827F97" w:rsidP="00D857C6">
      <w:pPr>
        <w:rPr>
          <w:noProof/>
        </w:rPr>
      </w:pPr>
    </w:p>
    <w:p w14:paraId="6D8F34F4" w14:textId="77777777" w:rsidR="00827F97" w:rsidRDefault="00827F97" w:rsidP="00D857C6">
      <w:pPr>
        <w:rPr>
          <w:noProof/>
        </w:rPr>
      </w:pPr>
    </w:p>
    <w:p w14:paraId="5FA4F3C5" w14:textId="77777777" w:rsidR="00827F97" w:rsidRDefault="00827F97" w:rsidP="00D857C6">
      <w:pPr>
        <w:rPr>
          <w:noProof/>
        </w:rPr>
      </w:pPr>
    </w:p>
    <w:p w14:paraId="72B53C3B" w14:textId="77777777" w:rsidR="00827F97" w:rsidRDefault="00827F97" w:rsidP="00D857C6">
      <w:pPr>
        <w:rPr>
          <w:noProof/>
        </w:rPr>
      </w:pPr>
    </w:p>
    <w:p w14:paraId="51D2D32C" w14:textId="77777777" w:rsidR="00827F97" w:rsidRDefault="00827F97" w:rsidP="00D857C6">
      <w:pPr>
        <w:rPr>
          <w:noProof/>
        </w:rPr>
      </w:pPr>
    </w:p>
    <w:p w14:paraId="23C75A0B" w14:textId="77777777" w:rsidR="00827F97" w:rsidRDefault="00827F97" w:rsidP="00D857C6">
      <w:pPr>
        <w:rPr>
          <w:noProof/>
        </w:rPr>
      </w:pPr>
    </w:p>
    <w:p w14:paraId="7F90A3F0" w14:textId="77777777" w:rsidR="00827F97" w:rsidRDefault="00827F97" w:rsidP="00D857C6">
      <w:pPr>
        <w:rPr>
          <w:noProof/>
        </w:rPr>
      </w:pPr>
    </w:p>
    <w:p w14:paraId="4FAA1650" w14:textId="77777777" w:rsidR="00827F97" w:rsidRDefault="00827F97" w:rsidP="00D857C6">
      <w:pPr>
        <w:rPr>
          <w:noProof/>
        </w:rPr>
      </w:pPr>
    </w:p>
    <w:p w14:paraId="2AF37CE7" w14:textId="77777777" w:rsidR="00827F97" w:rsidRDefault="00827F97" w:rsidP="00D857C6">
      <w:pPr>
        <w:rPr>
          <w:noProof/>
        </w:rPr>
      </w:pPr>
    </w:p>
    <w:p w14:paraId="05324D84" w14:textId="77777777" w:rsidR="00827F97" w:rsidRDefault="00827F97" w:rsidP="00D857C6">
      <w:pPr>
        <w:rPr>
          <w:noProof/>
        </w:rPr>
      </w:pPr>
    </w:p>
    <w:p w14:paraId="73E7E198" w14:textId="77777777" w:rsidR="00827F97" w:rsidRDefault="00827F97" w:rsidP="00D857C6">
      <w:pPr>
        <w:rPr>
          <w:noProof/>
        </w:rPr>
      </w:pPr>
    </w:p>
    <w:p w14:paraId="55F00AB5" w14:textId="77777777" w:rsidR="00827F97" w:rsidRDefault="00827F97" w:rsidP="00D857C6">
      <w:pPr>
        <w:rPr>
          <w:noProof/>
        </w:rPr>
      </w:pPr>
    </w:p>
    <w:p w14:paraId="0FB7F98A" w14:textId="77777777" w:rsidR="00827F97" w:rsidRDefault="00827F97" w:rsidP="00D857C6">
      <w:pPr>
        <w:rPr>
          <w:noProof/>
        </w:rPr>
      </w:pPr>
    </w:p>
    <w:p w14:paraId="5C53ABF2" w14:textId="77777777" w:rsidR="00827F97" w:rsidRDefault="00827F97" w:rsidP="00D857C6">
      <w:pPr>
        <w:rPr>
          <w:noProof/>
        </w:rPr>
      </w:pPr>
    </w:p>
    <w:p w14:paraId="202DF38B" w14:textId="77777777" w:rsidR="00827F97" w:rsidRDefault="00827F97" w:rsidP="00D857C6">
      <w:pPr>
        <w:rPr>
          <w:noProof/>
        </w:rPr>
      </w:pPr>
    </w:p>
    <w:p w14:paraId="70D6163E" w14:textId="77777777" w:rsidR="00827F97" w:rsidRDefault="00827F97" w:rsidP="00D857C6">
      <w:pPr>
        <w:rPr>
          <w:noProof/>
        </w:rPr>
      </w:pPr>
    </w:p>
    <w:p w14:paraId="50ACE3AA" w14:textId="77777777" w:rsidR="00827F97" w:rsidRDefault="00827F97" w:rsidP="00D857C6">
      <w:pPr>
        <w:rPr>
          <w:noProof/>
        </w:rPr>
      </w:pPr>
    </w:p>
    <w:p w14:paraId="7F5B50E6" w14:textId="77777777" w:rsidR="00827F97" w:rsidRDefault="00827F97" w:rsidP="00D857C6">
      <w:pPr>
        <w:rPr>
          <w:noProof/>
        </w:rPr>
      </w:pPr>
    </w:p>
    <w:p w14:paraId="1FBFD00E" w14:textId="77777777" w:rsidR="00827F97" w:rsidRDefault="00827F97" w:rsidP="00D857C6">
      <w:pPr>
        <w:rPr>
          <w:noProof/>
        </w:rPr>
      </w:pPr>
    </w:p>
    <w:p w14:paraId="603920D7" w14:textId="77777777" w:rsidR="00827F97" w:rsidRPr="00BD776B" w:rsidRDefault="00827F97" w:rsidP="00D857C6">
      <w:pPr>
        <w:rPr>
          <w:rFonts w:ascii="Arial" w:hAnsi="Arial" w:cs="Arial"/>
          <w:b/>
          <w:bCs/>
          <w:color w:val="768692"/>
          <w:sz w:val="56"/>
          <w:szCs w:val="56"/>
        </w:rPr>
      </w:pPr>
    </w:p>
    <w:sectPr w:rsidR="00827F97" w:rsidRPr="00BD776B" w:rsidSect="00A413A6">
      <w:footerReference w:type="default" r:id="rId12"/>
      <w:footerReference w:type="first" r:id="rId13"/>
      <w:pgSz w:w="11906" w:h="16838" w:code="9"/>
      <w:pgMar w:top="1134" w:right="1134" w:bottom="1701" w:left="1134" w:header="709" w:footer="28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61F2376" w14:textId="77777777" w:rsidR="006112E4" w:rsidRDefault="006112E4" w:rsidP="009638F9">
      <w:pPr>
        <w:spacing w:after="0" w:line="240" w:lineRule="auto"/>
      </w:pPr>
      <w:r>
        <w:separator/>
      </w:r>
    </w:p>
  </w:endnote>
  <w:endnote w:type="continuationSeparator" w:id="0">
    <w:p w14:paraId="360670EF" w14:textId="77777777" w:rsidR="006112E4" w:rsidRDefault="006112E4" w:rsidP="009638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8054B37-FAAE-4395-A151-FCD4626969B5}"/>
    <w:embedBold r:id="rId2" w:fontKey="{4CFF121D-6591-4617-8193-83979B76953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3" w:fontKey="{87C79924-FD42-4382-AF17-15D1F58453D7}"/>
  </w:font>
  <w:font w:name="Quicksand">
    <w:panose1 w:val="00000000000000000000"/>
    <w:charset w:val="00"/>
    <w:family w:val="auto"/>
    <w:pitch w:val="variable"/>
    <w:sig w:usb0="A00000FF" w:usb1="4000205B" w:usb2="00000000" w:usb3="00000000" w:csb0="00000193" w:csb1="00000000"/>
    <w:embedBold r:id="rId4" w:fontKey="{1FA867F8-5E58-45C3-B0BD-B3D8BBB95812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3B991939-9EA6-4654-8562-C6BE6434DFD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7CCFD65" w14:textId="0BBB924B" w:rsidR="009638F9" w:rsidRPr="004C6BD3" w:rsidRDefault="004C6BD3">
    <w:pPr>
      <w:pStyle w:val="Footer"/>
      <w:jc w:val="right"/>
      <w:rPr>
        <w:rFonts w:ascii="Arial" w:hAnsi="Arial" w:cs="Arial"/>
        <w:b/>
        <w:color w:val="FFFFFF" w:themeColor="background1"/>
        <w:sz w:val="20"/>
        <w:szCs w:val="20"/>
      </w:rPr>
    </w:pPr>
    <w:r w:rsidRPr="004C6BD3">
      <w:rPr>
        <w:rFonts w:ascii="Arial" w:hAnsi="Arial" w:cs="Arial"/>
        <w:color w:val="FFFFFF" w:themeColor="background1"/>
        <w:sz w:val="20"/>
        <w:szCs w:val="20"/>
      </w:rPr>
      <w:tab/>
    </w:r>
    <w:sdt>
      <w:sdtPr>
        <w:rPr>
          <w:rFonts w:ascii="Arial" w:hAnsi="Arial" w:cs="Arial"/>
          <w:color w:val="FFFFFF" w:themeColor="background1"/>
          <w:sz w:val="20"/>
          <w:szCs w:val="20"/>
        </w:rPr>
        <w:id w:val="1891613635"/>
        <w:docPartObj>
          <w:docPartGallery w:val="Page Numbers (Bottom of Page)"/>
          <w:docPartUnique/>
        </w:docPartObj>
      </w:sdtPr>
      <w:sdtEndPr>
        <w:rPr>
          <w:b/>
          <w:noProof/>
        </w:rPr>
      </w:sdtEndPr>
      <w:sdtContent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EB250C" w:rsidRPr="004C6BD3">
          <w:rPr>
            <w:rFonts w:ascii="Arial" w:hAnsi="Arial" w:cs="Arial"/>
            <w:color w:val="FFFFFF" w:themeColor="background1"/>
            <w:sz w:val="20"/>
            <w:szCs w:val="20"/>
          </w:rPr>
          <w:tab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begin"/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instrText xml:space="preserve"> PAGE   \* MERGEFORMAT </w:instrText>
        </w:r>
        <w:r w:rsidR="009638F9" w:rsidRPr="004C6BD3">
          <w:rPr>
            <w:rFonts w:ascii="Arial" w:hAnsi="Arial" w:cs="Arial"/>
            <w:b/>
            <w:color w:val="FFFFFF" w:themeColor="background1"/>
            <w:sz w:val="20"/>
            <w:szCs w:val="20"/>
          </w:rPr>
          <w:fldChar w:fldCharType="separate"/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t>2</w:t>
        </w:r>
        <w:r w:rsidR="009638F9" w:rsidRPr="004C6BD3">
          <w:rPr>
            <w:rFonts w:ascii="Arial" w:hAnsi="Arial" w:cs="Arial"/>
            <w:b/>
            <w:noProof/>
            <w:color w:val="FFFFFF" w:themeColor="background1"/>
            <w:sz w:val="20"/>
            <w:szCs w:val="20"/>
          </w:rPr>
          <w:fldChar w:fldCharType="end"/>
        </w:r>
      </w:sdtContent>
    </w:sdt>
  </w:p>
  <w:sdt>
    <w:sdtPr>
      <w:id w:val="-2030090798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65243DE0" w14:textId="77777777" w:rsidR="00BE0E43" w:rsidRDefault="00BE0E43" w:rsidP="00BE0E43">
        <w:pPr>
          <w:pStyle w:val="Footer"/>
        </w:pPr>
        <w:r w:rsidRPr="00400368">
          <w:rPr>
            <w:noProof/>
            <w:color w:val="000000" w:themeColor="text1"/>
          </w:rPr>
          <w:drawing>
            <wp:anchor distT="0" distB="0" distL="114300" distR="114300" simplePos="0" relativeHeight="251664384" behindDoc="0" locked="0" layoutInCell="1" allowOverlap="1" wp14:anchorId="2C2F5D15" wp14:editId="6CC69407">
              <wp:simplePos x="0" y="0"/>
              <wp:positionH relativeFrom="margin">
                <wp:align>right</wp:align>
              </wp:positionH>
              <wp:positionV relativeFrom="paragraph">
                <wp:posOffset>5816</wp:posOffset>
              </wp:positionV>
              <wp:extent cx="900000" cy="900000"/>
              <wp:effectExtent l="0" t="0" r="0" b="0"/>
              <wp:wrapThrough wrapText="bothSides">
                <wp:wrapPolygon edited="0">
                  <wp:start x="6402" y="0"/>
                  <wp:lineTo x="3658" y="1372"/>
                  <wp:lineTo x="0" y="5488"/>
                  <wp:lineTo x="0" y="16006"/>
                  <wp:lineTo x="5030" y="21036"/>
                  <wp:lineTo x="6402" y="21036"/>
                  <wp:lineTo x="14634" y="21036"/>
                  <wp:lineTo x="16006" y="21036"/>
                  <wp:lineTo x="21036" y="16006"/>
                  <wp:lineTo x="21036" y="5488"/>
                  <wp:lineTo x="17378" y="1372"/>
                  <wp:lineTo x="14634" y="0"/>
                  <wp:lineTo x="6402" y="0"/>
                </wp:wrapPolygon>
              </wp:wrapThrough>
              <wp:docPr id="2103935851" name="Picture 2103935851" descr="A pink circle with white text&#10;&#10;Description automatically generated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82666951" name="Picture 4" descr="A pink circle with white text&#10;&#10;Description automatically generated"/>
                      <pic:cNvPicPr>
                        <a:picLocks noChangeAspect="1" noChangeArrowheads="1"/>
                      </pic:cNvPicPr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900000" cy="900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pic:spPr>
                  </pic:pi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w:r>
      </w:p>
      <w:p w14:paraId="0F5BD09C" w14:textId="77777777" w:rsidR="00BE0E43" w:rsidRDefault="00BE0E43" w:rsidP="00BE0E43">
        <w:pPr>
          <w:pStyle w:val="Footer"/>
        </w:pPr>
      </w:p>
      <w:p w14:paraId="505E9F6D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3360" behindDoc="0" locked="0" layoutInCell="1" allowOverlap="1" wp14:anchorId="567FD05E" wp14:editId="16D534E4">
                  <wp:simplePos x="0" y="0"/>
                  <wp:positionH relativeFrom="column">
                    <wp:posOffset>333342</wp:posOffset>
                  </wp:positionH>
                  <wp:positionV relativeFrom="paragraph">
                    <wp:posOffset>81748</wp:posOffset>
                  </wp:positionV>
                  <wp:extent cx="4684294" cy="32084"/>
                  <wp:effectExtent l="0" t="0" r="21590" b="25400"/>
                  <wp:wrapNone/>
                  <wp:docPr id="87164733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4684294" cy="32084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6B43DC75" id="Straight Connector 5" o:spid="_x0000_s1026" style="position:absolute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6.45pt" to="395.1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" strokecolor="#e41f5f" strokeweight="1pt">
                  <v:stroke joinstyle="miter"/>
                </v:line>
              </w:pict>
            </mc:Fallback>
          </mc:AlternateConten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begin"/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instrText xml:space="preserve"> PAGE   \* MERGEFORMAT </w:instrText>
        </w:r>
        <w:r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separate"/>
        </w:r>
        <w:r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t>1</w:t>
        </w:r>
        <w:r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fldChar w:fldCharType="end"/>
        </w:r>
      </w:p>
      <w:p w14:paraId="5916FF9F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62596D99" w14:textId="77777777" w:rsidR="00BE0E43" w:rsidRDefault="00BE0E43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1BCE6392" w14:textId="77777777" w:rsidR="00BE0E43" w:rsidRPr="00400368" w:rsidRDefault="00000000" w:rsidP="00BE0E43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E2202FB" w14:textId="77777777" w:rsidR="009638F9" w:rsidRDefault="009638F9" w:rsidP="00B82162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65190806"/>
      <w:docPartObj>
        <w:docPartGallery w:val="Page Numbers (Bottom of Page)"/>
        <w:docPartUnique/>
      </w:docPartObj>
    </w:sdtPr>
    <w:sdtEndPr>
      <w:rPr>
        <w:rFonts w:ascii="Arial" w:hAnsi="Arial" w:cs="Arial"/>
        <w:b/>
        <w:bCs/>
        <w:noProof/>
        <w:color w:val="000000" w:themeColor="text1"/>
        <w:sz w:val="20"/>
        <w:szCs w:val="20"/>
      </w:rPr>
    </w:sdtEndPr>
    <w:sdtContent>
      <w:p w14:paraId="321181A8" w14:textId="72BAF8DA" w:rsidR="00C03688" w:rsidRDefault="00C03688" w:rsidP="00400368">
        <w:pPr>
          <w:pStyle w:val="Footer"/>
        </w:pPr>
      </w:p>
      <w:p w14:paraId="352ECBC8" w14:textId="20EF6904" w:rsidR="00C03688" w:rsidRDefault="00C03688" w:rsidP="00400368">
        <w:pPr>
          <w:pStyle w:val="Footer"/>
        </w:pPr>
      </w:p>
      <w:p w14:paraId="1112E8F8" w14:textId="718A81F9" w:rsidR="00C03688" w:rsidRDefault="00C03688" w:rsidP="00400368">
        <w:pPr>
          <w:pStyle w:val="Footer"/>
        </w:pPr>
      </w:p>
      <w:p w14:paraId="0326E03A" w14:textId="69A91AED" w:rsidR="00C03688" w:rsidRDefault="00BE0E43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  <w:r w:rsidRPr="00400368">
          <w:rPr>
            <w:noProof/>
            <w:color w:val="000000" w:themeColor="text1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5F6183CD" wp14:editId="54D2E185">
                  <wp:simplePos x="0" y="0"/>
                  <wp:positionH relativeFrom="column">
                    <wp:posOffset>333341</wp:posOffset>
                  </wp:positionH>
                  <wp:positionV relativeFrom="paragraph">
                    <wp:posOffset>82550</wp:posOffset>
                  </wp:positionV>
                  <wp:extent cx="5593347" cy="21389"/>
                  <wp:effectExtent l="0" t="0" r="26670" b="36195"/>
                  <wp:wrapNone/>
                  <wp:docPr id="1193646200" name="Straight Connector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593347" cy="21389"/>
                          </a:xfrm>
                          <a:prstGeom prst="line">
                            <a:avLst/>
                          </a:prstGeom>
                          <a:ln w="12700">
                            <a:solidFill>
                              <a:srgbClr val="E41F5F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>
              <w:pict>
                <v:line w14:anchorId="5D83EFE1" id="Straight Connector 5" o:spid="_x0000_s1026" style="position:absolute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.25pt,6.5pt" to="466.65pt,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" strokecolor="#e41f5f" strokeweight="1pt">
                  <v:stroke joinstyle="miter"/>
                </v:line>
              </w:pict>
            </mc:Fallback>
          </mc:AlternateContent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begin"/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instrText xml:space="preserve"> PAGE   \* MERGEFORMAT </w:instrText>
        </w:r>
        <w:r w:rsidR="00316FAA" w:rsidRPr="00400368">
          <w:rPr>
            <w:rFonts w:ascii="Arial" w:hAnsi="Arial" w:cs="Arial"/>
            <w:b/>
            <w:bCs/>
            <w:color w:val="000000" w:themeColor="text1"/>
            <w:sz w:val="20"/>
            <w:szCs w:val="20"/>
          </w:rPr>
          <w:fldChar w:fldCharType="separate"/>
        </w:r>
        <w:r w:rsidR="00316FAA"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t>2</w:t>
        </w:r>
        <w:r w:rsidR="00316FAA" w:rsidRPr="00400368"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  <w:fldChar w:fldCharType="end"/>
        </w:r>
      </w:p>
      <w:p w14:paraId="4CFC127D" w14:textId="4C81150F" w:rsidR="00C03688" w:rsidRDefault="00C03688" w:rsidP="00400368">
        <w:pPr>
          <w:pStyle w:val="Footer"/>
          <w:rPr>
            <w:rFonts w:ascii="Arial" w:hAnsi="Arial" w:cs="Arial"/>
            <w:b/>
            <w:bCs/>
            <w:noProof/>
            <w:color w:val="000000" w:themeColor="text1"/>
            <w:sz w:val="20"/>
            <w:szCs w:val="20"/>
          </w:rPr>
        </w:pPr>
      </w:p>
      <w:p w14:paraId="164BC2AD" w14:textId="77777777" w:rsidR="00C03688" w:rsidRDefault="00C03688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  <w:p w14:paraId="2F450ABF" w14:textId="66588F56" w:rsidR="00316FAA" w:rsidRPr="00400368" w:rsidRDefault="00000000" w:rsidP="00400368">
        <w:pPr>
          <w:pStyle w:val="Footer"/>
          <w:rPr>
            <w:rFonts w:ascii="Arial" w:hAnsi="Arial" w:cs="Arial"/>
            <w:b/>
            <w:bCs/>
            <w:color w:val="000000" w:themeColor="text1"/>
            <w:sz w:val="20"/>
            <w:szCs w:val="20"/>
          </w:rPr>
        </w:pPr>
      </w:p>
    </w:sdtContent>
  </w:sdt>
  <w:p w14:paraId="06BA0A25" w14:textId="1EC3ADA5" w:rsidR="00A413A6" w:rsidRPr="001465DA" w:rsidRDefault="00A413A6">
    <w:pPr>
      <w:pStyle w:val="Foo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AEDB01" w14:textId="77777777" w:rsidR="006112E4" w:rsidRDefault="006112E4" w:rsidP="009638F9">
      <w:pPr>
        <w:spacing w:after="0" w:line="240" w:lineRule="auto"/>
      </w:pPr>
      <w:r>
        <w:separator/>
      </w:r>
    </w:p>
  </w:footnote>
  <w:footnote w:type="continuationSeparator" w:id="0">
    <w:p w14:paraId="221606F5" w14:textId="77777777" w:rsidR="006112E4" w:rsidRDefault="006112E4" w:rsidP="009638F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0E0C1C"/>
    <w:multiLevelType w:val="hybridMultilevel"/>
    <w:tmpl w:val="5204D3CC"/>
    <w:lvl w:ilvl="0" w:tplc="83B6847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AF8863AC">
      <w:start w:val="1"/>
      <w:numFmt w:val="bullet"/>
      <w:pStyle w:val="bullet2"/>
      <w:lvlText w:val="o"/>
      <w:lvlJc w:val="left"/>
      <w:pPr>
        <w:ind w:left="1440" w:hanging="360"/>
      </w:pPr>
      <w:rPr>
        <w:rFonts w:ascii="Courier New" w:hAnsi="Courier New" w:hint="default"/>
        <w:color w:val="E41F5F"/>
      </w:rPr>
    </w:lvl>
    <w:lvl w:ilvl="2" w:tplc="307EA2EC">
      <w:start w:val="1"/>
      <w:numFmt w:val="bullet"/>
      <w:pStyle w:val="bullet3"/>
      <w:lvlText w:val=""/>
      <w:lvlJc w:val="left"/>
      <w:pPr>
        <w:ind w:left="2160" w:hanging="360"/>
      </w:pPr>
      <w:rPr>
        <w:rFonts w:ascii="Wingdings" w:hAnsi="Wingdings" w:hint="default"/>
        <w:color w:val="E41F5F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053FA2"/>
    <w:multiLevelType w:val="hybridMultilevel"/>
    <w:tmpl w:val="B98A67AA"/>
    <w:lvl w:ilvl="0" w:tplc="95D69732">
      <w:start w:val="1"/>
      <w:numFmt w:val="bullet"/>
      <w:pStyle w:val="Bullet1"/>
      <w:lvlText w:val=""/>
      <w:lvlJc w:val="left"/>
      <w:pPr>
        <w:ind w:left="720" w:hanging="360"/>
      </w:pPr>
      <w:rPr>
        <w:rFonts w:ascii="Symbol" w:hAnsi="Symbol" w:hint="default"/>
        <w:color w:val="E41F5F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AFF382A"/>
    <w:multiLevelType w:val="hybridMultilevel"/>
    <w:tmpl w:val="6DD4C27A"/>
    <w:lvl w:ilvl="0" w:tplc="624443C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5EB8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  <w:color w:val="005EB8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  <w:color w:val="005EB8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16E6534"/>
    <w:multiLevelType w:val="hybridMultilevel"/>
    <w:tmpl w:val="9E383086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4" w15:restartNumberingAfterBreak="0">
    <w:nsid w:val="447B64E5"/>
    <w:multiLevelType w:val="hybridMultilevel"/>
    <w:tmpl w:val="FD623DF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9271BA9"/>
    <w:multiLevelType w:val="hybridMultilevel"/>
    <w:tmpl w:val="B966EDC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7DE3003"/>
    <w:multiLevelType w:val="hybridMultilevel"/>
    <w:tmpl w:val="D422D4F2"/>
    <w:lvl w:ilvl="0" w:tplc="38962FDE">
      <w:numFmt w:val="bullet"/>
      <w:lvlText w:val=""/>
      <w:lvlJc w:val="left"/>
      <w:pPr>
        <w:ind w:left="720" w:hanging="360"/>
      </w:pPr>
      <w:rPr>
        <w:rFonts w:ascii="Symbol" w:eastAsia="Calibri" w:hAnsi="Symbol" w:cs="Arial" w:hint="default"/>
        <w:color w:val="2F5496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0137491"/>
    <w:multiLevelType w:val="hybridMultilevel"/>
    <w:tmpl w:val="3D0688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9548FB"/>
    <w:multiLevelType w:val="hybridMultilevel"/>
    <w:tmpl w:val="047EAAA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6471188"/>
    <w:multiLevelType w:val="hybridMultilevel"/>
    <w:tmpl w:val="A0EC134C"/>
    <w:lvl w:ilvl="0" w:tplc="08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0" w15:restartNumberingAfterBreak="0">
    <w:nsid w:val="7A921255"/>
    <w:multiLevelType w:val="hybridMultilevel"/>
    <w:tmpl w:val="E89AFD5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9532239">
    <w:abstractNumId w:val="0"/>
  </w:num>
  <w:num w:numId="2" w16cid:durableId="2017658251">
    <w:abstractNumId w:val="4"/>
  </w:num>
  <w:num w:numId="3" w16cid:durableId="623124926">
    <w:abstractNumId w:val="6"/>
  </w:num>
  <w:num w:numId="4" w16cid:durableId="1155993907">
    <w:abstractNumId w:val="8"/>
  </w:num>
  <w:num w:numId="5" w16cid:durableId="1562133077">
    <w:abstractNumId w:val="10"/>
  </w:num>
  <w:num w:numId="6" w16cid:durableId="1027682462">
    <w:abstractNumId w:val="5"/>
  </w:num>
  <w:num w:numId="7" w16cid:durableId="2049913047">
    <w:abstractNumId w:val="7"/>
  </w:num>
  <w:num w:numId="8" w16cid:durableId="1928878671">
    <w:abstractNumId w:val="9"/>
  </w:num>
  <w:num w:numId="9" w16cid:durableId="1803502208">
    <w:abstractNumId w:val="3"/>
  </w:num>
  <w:num w:numId="10" w16cid:durableId="1497183018">
    <w:abstractNumId w:val="2"/>
  </w:num>
  <w:num w:numId="11" w16cid:durableId="1775133034">
    <w:abstractNumId w:val="1"/>
  </w:num>
  <w:num w:numId="12" w16cid:durableId="634019767">
    <w:abstractNumId w:val="0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 w:grammar="clean"/>
  <w:attachedTemplate r:id="rId1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D4025"/>
    <w:rsid w:val="00016D80"/>
    <w:rsid w:val="00027539"/>
    <w:rsid w:val="000307D4"/>
    <w:rsid w:val="00045CDD"/>
    <w:rsid w:val="000878F5"/>
    <w:rsid w:val="00090E30"/>
    <w:rsid w:val="000925C2"/>
    <w:rsid w:val="000A55A9"/>
    <w:rsid w:val="000A6549"/>
    <w:rsid w:val="000D619A"/>
    <w:rsid w:val="00102539"/>
    <w:rsid w:val="00102EAE"/>
    <w:rsid w:val="001052D6"/>
    <w:rsid w:val="001363C1"/>
    <w:rsid w:val="001465DA"/>
    <w:rsid w:val="001509EC"/>
    <w:rsid w:val="00155435"/>
    <w:rsid w:val="0016576D"/>
    <w:rsid w:val="00192DAC"/>
    <w:rsid w:val="001A452F"/>
    <w:rsid w:val="001A47DA"/>
    <w:rsid w:val="001C555A"/>
    <w:rsid w:val="001C7352"/>
    <w:rsid w:val="001D6B2A"/>
    <w:rsid w:val="001E1E2B"/>
    <w:rsid w:val="00206AD3"/>
    <w:rsid w:val="002160CD"/>
    <w:rsid w:val="002221E9"/>
    <w:rsid w:val="00230051"/>
    <w:rsid w:val="00236E25"/>
    <w:rsid w:val="00296976"/>
    <w:rsid w:val="002A5590"/>
    <w:rsid w:val="002D1948"/>
    <w:rsid w:val="002E4085"/>
    <w:rsid w:val="00316FAA"/>
    <w:rsid w:val="0031719E"/>
    <w:rsid w:val="00343B8E"/>
    <w:rsid w:val="0037551B"/>
    <w:rsid w:val="003770FE"/>
    <w:rsid w:val="00386307"/>
    <w:rsid w:val="0038797F"/>
    <w:rsid w:val="00395106"/>
    <w:rsid w:val="003A5038"/>
    <w:rsid w:val="003B75A8"/>
    <w:rsid w:val="003C1D63"/>
    <w:rsid w:val="003C6598"/>
    <w:rsid w:val="003D5FF9"/>
    <w:rsid w:val="003E1CDD"/>
    <w:rsid w:val="003E757D"/>
    <w:rsid w:val="00400368"/>
    <w:rsid w:val="00410C65"/>
    <w:rsid w:val="004172EC"/>
    <w:rsid w:val="004367FF"/>
    <w:rsid w:val="00450029"/>
    <w:rsid w:val="004531AF"/>
    <w:rsid w:val="00460ED3"/>
    <w:rsid w:val="00473D10"/>
    <w:rsid w:val="00474EC5"/>
    <w:rsid w:val="00486632"/>
    <w:rsid w:val="004C6BD3"/>
    <w:rsid w:val="004F6B96"/>
    <w:rsid w:val="00506007"/>
    <w:rsid w:val="00512DAF"/>
    <w:rsid w:val="00522702"/>
    <w:rsid w:val="0053073B"/>
    <w:rsid w:val="00545448"/>
    <w:rsid w:val="00545840"/>
    <w:rsid w:val="0055258C"/>
    <w:rsid w:val="00571BB2"/>
    <w:rsid w:val="0058163E"/>
    <w:rsid w:val="00597668"/>
    <w:rsid w:val="005B05CB"/>
    <w:rsid w:val="005B75A7"/>
    <w:rsid w:val="005C3227"/>
    <w:rsid w:val="005D4A47"/>
    <w:rsid w:val="00603882"/>
    <w:rsid w:val="0060777D"/>
    <w:rsid w:val="00610CDE"/>
    <w:rsid w:val="006112E4"/>
    <w:rsid w:val="00613FE6"/>
    <w:rsid w:val="00617A8D"/>
    <w:rsid w:val="00627F4C"/>
    <w:rsid w:val="00633C52"/>
    <w:rsid w:val="006343C7"/>
    <w:rsid w:val="00654E31"/>
    <w:rsid w:val="00660747"/>
    <w:rsid w:val="0066497B"/>
    <w:rsid w:val="00666F3D"/>
    <w:rsid w:val="0066790A"/>
    <w:rsid w:val="006837C9"/>
    <w:rsid w:val="006877C3"/>
    <w:rsid w:val="0069340A"/>
    <w:rsid w:val="006A0931"/>
    <w:rsid w:val="006A2E60"/>
    <w:rsid w:val="006B16BE"/>
    <w:rsid w:val="006B4DAF"/>
    <w:rsid w:val="006D1CB4"/>
    <w:rsid w:val="006D6D0C"/>
    <w:rsid w:val="00704114"/>
    <w:rsid w:val="0075683D"/>
    <w:rsid w:val="00762E01"/>
    <w:rsid w:val="00777A42"/>
    <w:rsid w:val="007A2E3E"/>
    <w:rsid w:val="007A4612"/>
    <w:rsid w:val="007B0DB8"/>
    <w:rsid w:val="007B733E"/>
    <w:rsid w:val="007E311C"/>
    <w:rsid w:val="007E7C72"/>
    <w:rsid w:val="008031A3"/>
    <w:rsid w:val="00815006"/>
    <w:rsid w:val="00815A98"/>
    <w:rsid w:val="00827F97"/>
    <w:rsid w:val="00831C8B"/>
    <w:rsid w:val="00843D09"/>
    <w:rsid w:val="00851907"/>
    <w:rsid w:val="00860E58"/>
    <w:rsid w:val="00864C25"/>
    <w:rsid w:val="0089027D"/>
    <w:rsid w:val="008D154E"/>
    <w:rsid w:val="008D4025"/>
    <w:rsid w:val="008D71C9"/>
    <w:rsid w:val="008E1DBA"/>
    <w:rsid w:val="008F094E"/>
    <w:rsid w:val="008F4077"/>
    <w:rsid w:val="00900D56"/>
    <w:rsid w:val="00911350"/>
    <w:rsid w:val="00912471"/>
    <w:rsid w:val="009136CF"/>
    <w:rsid w:val="00914F94"/>
    <w:rsid w:val="00943E26"/>
    <w:rsid w:val="00951BFB"/>
    <w:rsid w:val="009638F9"/>
    <w:rsid w:val="00982081"/>
    <w:rsid w:val="009A236A"/>
    <w:rsid w:val="009A6123"/>
    <w:rsid w:val="009A7F72"/>
    <w:rsid w:val="009D404E"/>
    <w:rsid w:val="00A03688"/>
    <w:rsid w:val="00A14AE5"/>
    <w:rsid w:val="00A413A6"/>
    <w:rsid w:val="00A72CF1"/>
    <w:rsid w:val="00A77A4B"/>
    <w:rsid w:val="00A811E1"/>
    <w:rsid w:val="00A82BC0"/>
    <w:rsid w:val="00AA5F6A"/>
    <w:rsid w:val="00AD2307"/>
    <w:rsid w:val="00AE3773"/>
    <w:rsid w:val="00AF4741"/>
    <w:rsid w:val="00B00FB5"/>
    <w:rsid w:val="00B04674"/>
    <w:rsid w:val="00B16457"/>
    <w:rsid w:val="00B21F45"/>
    <w:rsid w:val="00B331A4"/>
    <w:rsid w:val="00B37B49"/>
    <w:rsid w:val="00B5399B"/>
    <w:rsid w:val="00B82162"/>
    <w:rsid w:val="00B84459"/>
    <w:rsid w:val="00BD776B"/>
    <w:rsid w:val="00BE0E43"/>
    <w:rsid w:val="00BF57ED"/>
    <w:rsid w:val="00C03688"/>
    <w:rsid w:val="00C04B24"/>
    <w:rsid w:val="00C265EA"/>
    <w:rsid w:val="00C6533D"/>
    <w:rsid w:val="00C72A39"/>
    <w:rsid w:val="00C74349"/>
    <w:rsid w:val="00C74AEB"/>
    <w:rsid w:val="00C9289D"/>
    <w:rsid w:val="00CB09F4"/>
    <w:rsid w:val="00CB2A4C"/>
    <w:rsid w:val="00CB4E19"/>
    <w:rsid w:val="00CE7E71"/>
    <w:rsid w:val="00D06FF9"/>
    <w:rsid w:val="00D67B4C"/>
    <w:rsid w:val="00D7657F"/>
    <w:rsid w:val="00D81204"/>
    <w:rsid w:val="00D857C6"/>
    <w:rsid w:val="00D96A73"/>
    <w:rsid w:val="00DA552A"/>
    <w:rsid w:val="00DC7B8E"/>
    <w:rsid w:val="00DD1FD4"/>
    <w:rsid w:val="00E0566F"/>
    <w:rsid w:val="00E23FFC"/>
    <w:rsid w:val="00E26F67"/>
    <w:rsid w:val="00E27984"/>
    <w:rsid w:val="00E53553"/>
    <w:rsid w:val="00E56C14"/>
    <w:rsid w:val="00E82713"/>
    <w:rsid w:val="00EB2129"/>
    <w:rsid w:val="00EB250C"/>
    <w:rsid w:val="00EB71B2"/>
    <w:rsid w:val="00ED771A"/>
    <w:rsid w:val="00F01D2F"/>
    <w:rsid w:val="00F14687"/>
    <w:rsid w:val="00F17601"/>
    <w:rsid w:val="00F31B12"/>
    <w:rsid w:val="00F46FE7"/>
    <w:rsid w:val="00F5138A"/>
    <w:rsid w:val="00F66D39"/>
    <w:rsid w:val="00F80A86"/>
    <w:rsid w:val="00FA65BB"/>
    <w:rsid w:val="00FB1AC3"/>
    <w:rsid w:val="00FB34E7"/>
    <w:rsid w:val="00FD2B1A"/>
    <w:rsid w:val="00FD78BD"/>
    <w:rsid w:val="00FE5C9A"/>
    <w:rsid w:val="00FE62E5"/>
    <w:rsid w:val="00FF37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D853E5F"/>
  <w15:chartTrackingRefBased/>
  <w15:docId w15:val="{C24B601E-15F5-4DDA-8BFB-057E2FB8278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link w:val="NoSpacingChar"/>
    <w:uiPriority w:val="1"/>
    <w:qFormat/>
    <w:rsid w:val="008F094E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8F094E"/>
    <w:rPr>
      <w:rFonts w:eastAsiaTheme="minorEastAsia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F094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F094E"/>
    <w:rPr>
      <w:rFonts w:ascii="Segoe UI" w:hAnsi="Segoe UI" w:cs="Segoe UI"/>
      <w:sz w:val="18"/>
      <w:szCs w:val="18"/>
    </w:rPr>
  </w:style>
  <w:style w:type="paragraph" w:styleId="ListParagraph">
    <w:name w:val="List Paragraph"/>
    <w:basedOn w:val="Normal"/>
    <w:link w:val="ListParagraphChar"/>
    <w:uiPriority w:val="34"/>
    <w:qFormat/>
    <w:rsid w:val="007E311C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638F9"/>
  </w:style>
  <w:style w:type="paragraph" w:styleId="Footer">
    <w:name w:val="footer"/>
    <w:basedOn w:val="Normal"/>
    <w:link w:val="FooterChar"/>
    <w:uiPriority w:val="99"/>
    <w:unhideWhenUsed/>
    <w:rsid w:val="009638F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638F9"/>
  </w:style>
  <w:style w:type="table" w:styleId="TableGrid">
    <w:name w:val="Table Grid"/>
    <w:basedOn w:val="TableNormal"/>
    <w:uiPriority w:val="39"/>
    <w:rsid w:val="000878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1">
    <w:name w:val="Plain Table 1"/>
    <w:basedOn w:val="TableNormal"/>
    <w:uiPriority w:val="41"/>
    <w:rsid w:val="000878F5"/>
    <w:pPr>
      <w:spacing w:after="0" w:line="240" w:lineRule="auto"/>
    </w:p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paragraph" w:customStyle="1" w:styleId="PageTitle">
    <w:name w:val="Page Title"/>
    <w:basedOn w:val="Normal"/>
    <w:link w:val="PageTitleChar"/>
    <w:qFormat/>
    <w:rsid w:val="007A2E3E"/>
    <w:rPr>
      <w:rFonts w:ascii="Quicksand" w:hAnsi="Quicksand" w:cs="Arial"/>
      <w:b/>
      <w:color w:val="000000" w:themeColor="text1"/>
      <w:sz w:val="40"/>
    </w:rPr>
  </w:style>
  <w:style w:type="paragraph" w:customStyle="1" w:styleId="BodyText1">
    <w:name w:val="Body Text1"/>
    <w:basedOn w:val="Normal"/>
    <w:link w:val="BodytextChar"/>
    <w:qFormat/>
    <w:rsid w:val="00912471"/>
    <w:rPr>
      <w:rFonts w:ascii="Arial" w:hAnsi="Arial" w:cs="Arial"/>
      <w:sz w:val="24"/>
    </w:rPr>
  </w:style>
  <w:style w:type="character" w:customStyle="1" w:styleId="PageTitleChar">
    <w:name w:val="Page Title Char"/>
    <w:basedOn w:val="DefaultParagraphFont"/>
    <w:link w:val="PageTitle"/>
    <w:rsid w:val="007A2E3E"/>
    <w:rPr>
      <w:rFonts w:ascii="Quicksand" w:hAnsi="Quicksand" w:cs="Arial"/>
      <w:b/>
      <w:color w:val="000000" w:themeColor="text1"/>
      <w:sz w:val="40"/>
    </w:rPr>
  </w:style>
  <w:style w:type="paragraph" w:customStyle="1" w:styleId="Sectionheader">
    <w:name w:val="Section header"/>
    <w:basedOn w:val="Normal"/>
    <w:link w:val="SectionheaderChar"/>
    <w:qFormat/>
    <w:rsid w:val="00912471"/>
    <w:rPr>
      <w:rFonts w:ascii="Quicksand" w:hAnsi="Quicksand" w:cs="Arial"/>
      <w:b/>
      <w:color w:val="000000" w:themeColor="text1"/>
      <w:sz w:val="32"/>
    </w:rPr>
  </w:style>
  <w:style w:type="character" w:customStyle="1" w:styleId="BodytextChar">
    <w:name w:val="Body text Char"/>
    <w:basedOn w:val="DefaultParagraphFont"/>
    <w:link w:val="BodyText1"/>
    <w:rsid w:val="00912471"/>
    <w:rPr>
      <w:rFonts w:ascii="Arial" w:hAnsi="Arial" w:cs="Arial"/>
      <w:sz w:val="24"/>
    </w:rPr>
  </w:style>
  <w:style w:type="paragraph" w:customStyle="1" w:styleId="Sectionsubhead">
    <w:name w:val="Section subhead"/>
    <w:basedOn w:val="Normal"/>
    <w:link w:val="SectionsubheadChar"/>
    <w:rsid w:val="001A47DA"/>
    <w:rPr>
      <w:rFonts w:ascii="Arial" w:hAnsi="Arial" w:cs="Arial"/>
      <w:color w:val="005EB8"/>
      <w:sz w:val="24"/>
    </w:rPr>
  </w:style>
  <w:style w:type="character" w:customStyle="1" w:styleId="SectionheaderChar">
    <w:name w:val="Section header Char"/>
    <w:basedOn w:val="DefaultParagraphFont"/>
    <w:link w:val="Sectionheader"/>
    <w:rsid w:val="00912471"/>
    <w:rPr>
      <w:rFonts w:ascii="Quicksand" w:hAnsi="Quicksand" w:cs="Arial"/>
      <w:b/>
      <w:color w:val="000000" w:themeColor="text1"/>
      <w:sz w:val="32"/>
    </w:rPr>
  </w:style>
  <w:style w:type="paragraph" w:customStyle="1" w:styleId="Sectionsub-subhead">
    <w:name w:val="Section sub-subhead"/>
    <w:basedOn w:val="Normal"/>
    <w:link w:val="Sectionsub-subheadChar"/>
    <w:rsid w:val="001A47DA"/>
    <w:rPr>
      <w:rFonts w:ascii="Arial" w:hAnsi="Arial" w:cs="Arial"/>
      <w:sz w:val="24"/>
      <w:u w:val="single" w:color="005EB8"/>
    </w:rPr>
  </w:style>
  <w:style w:type="character" w:customStyle="1" w:styleId="SectionsubheadChar">
    <w:name w:val="Section subhead Char"/>
    <w:basedOn w:val="DefaultParagraphFont"/>
    <w:link w:val="Sectionsubhead"/>
    <w:rsid w:val="001A47DA"/>
    <w:rPr>
      <w:rFonts w:ascii="Arial" w:hAnsi="Arial" w:cs="Arial"/>
      <w:color w:val="005EB8"/>
      <w:sz w:val="24"/>
    </w:rPr>
  </w:style>
  <w:style w:type="paragraph" w:customStyle="1" w:styleId="Imagecaption">
    <w:name w:val="Image caption"/>
    <w:basedOn w:val="Normal"/>
    <w:link w:val="ImagecaptionChar"/>
    <w:qFormat/>
    <w:rsid w:val="000925C2"/>
    <w:rPr>
      <w:rFonts w:ascii="Arial" w:hAnsi="Arial" w:cs="Arial"/>
      <w:color w:val="768692"/>
      <w:sz w:val="20"/>
    </w:rPr>
  </w:style>
  <w:style w:type="character" w:customStyle="1" w:styleId="Sectionsub-subheadChar">
    <w:name w:val="Section sub-subhead Char"/>
    <w:basedOn w:val="DefaultParagraphFont"/>
    <w:link w:val="Sectionsub-subhead"/>
    <w:rsid w:val="001A47DA"/>
    <w:rPr>
      <w:rFonts w:ascii="Arial" w:hAnsi="Arial" w:cs="Arial"/>
      <w:sz w:val="24"/>
      <w:u w:val="single" w:color="005EB8"/>
    </w:rPr>
  </w:style>
  <w:style w:type="character" w:styleId="BookTitle">
    <w:name w:val="Book Title"/>
    <w:basedOn w:val="DefaultParagraphFont"/>
    <w:uiPriority w:val="33"/>
    <w:rsid w:val="002A5590"/>
    <w:rPr>
      <w:b/>
      <w:bCs/>
      <w:i/>
      <w:iCs/>
      <w:spacing w:val="5"/>
    </w:rPr>
  </w:style>
  <w:style w:type="character" w:customStyle="1" w:styleId="ImagecaptionChar">
    <w:name w:val="Image caption Char"/>
    <w:basedOn w:val="DefaultParagraphFont"/>
    <w:link w:val="Imagecaption"/>
    <w:rsid w:val="000925C2"/>
    <w:rPr>
      <w:rFonts w:ascii="Arial" w:hAnsi="Arial" w:cs="Arial"/>
      <w:color w:val="768692"/>
      <w:sz w:val="20"/>
    </w:rPr>
  </w:style>
  <w:style w:type="paragraph" w:customStyle="1" w:styleId="Bullet1">
    <w:name w:val="Bullet1"/>
    <w:basedOn w:val="ListParagraph"/>
    <w:link w:val="Bullet1Char"/>
    <w:qFormat/>
    <w:rsid w:val="00A77A4B"/>
    <w:pPr>
      <w:numPr>
        <w:numId w:val="11"/>
      </w:numPr>
    </w:pPr>
    <w:rPr>
      <w:rFonts w:ascii="Arial" w:hAnsi="Arial" w:cs="Arial"/>
      <w:sz w:val="24"/>
    </w:rPr>
  </w:style>
  <w:style w:type="paragraph" w:customStyle="1" w:styleId="bullet2">
    <w:name w:val="bullet 2"/>
    <w:basedOn w:val="ListParagraph"/>
    <w:link w:val="bullet2Char"/>
    <w:qFormat/>
    <w:rsid w:val="00A77A4B"/>
    <w:pPr>
      <w:numPr>
        <w:ilvl w:val="1"/>
        <w:numId w:val="1"/>
      </w:numPr>
    </w:pPr>
    <w:rPr>
      <w:rFonts w:ascii="Arial" w:hAnsi="Arial" w:cs="Arial"/>
      <w:sz w:val="24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A77A4B"/>
  </w:style>
  <w:style w:type="character" w:customStyle="1" w:styleId="Bullet1Char">
    <w:name w:val="Bullet1 Char"/>
    <w:basedOn w:val="ListParagraphChar"/>
    <w:link w:val="Bullet1"/>
    <w:rsid w:val="00A77A4B"/>
    <w:rPr>
      <w:rFonts w:ascii="Arial" w:hAnsi="Arial" w:cs="Arial"/>
      <w:sz w:val="24"/>
    </w:rPr>
  </w:style>
  <w:style w:type="character" w:styleId="CommentReference">
    <w:name w:val="annotation reference"/>
    <w:basedOn w:val="DefaultParagraphFont"/>
    <w:uiPriority w:val="99"/>
    <w:semiHidden/>
    <w:unhideWhenUsed/>
    <w:rsid w:val="00A77A4B"/>
    <w:rPr>
      <w:sz w:val="16"/>
      <w:szCs w:val="16"/>
    </w:rPr>
  </w:style>
  <w:style w:type="character" w:customStyle="1" w:styleId="bullet2Char">
    <w:name w:val="bullet 2 Char"/>
    <w:basedOn w:val="ListParagraphChar"/>
    <w:link w:val="bullet2"/>
    <w:rsid w:val="00A77A4B"/>
    <w:rPr>
      <w:rFonts w:ascii="Arial" w:hAnsi="Arial" w:cs="Arial"/>
      <w:sz w:val="24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A77A4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77A4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7A4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7A4B"/>
    <w:rPr>
      <w:b/>
      <w:bCs/>
      <w:sz w:val="20"/>
      <w:szCs w:val="20"/>
    </w:rPr>
  </w:style>
  <w:style w:type="paragraph" w:customStyle="1" w:styleId="bullet3">
    <w:name w:val="bullet 3"/>
    <w:basedOn w:val="ListParagraph"/>
    <w:link w:val="bullet3Char"/>
    <w:qFormat/>
    <w:rsid w:val="00A77A4B"/>
    <w:pPr>
      <w:numPr>
        <w:ilvl w:val="2"/>
        <w:numId w:val="1"/>
      </w:numPr>
    </w:pPr>
    <w:rPr>
      <w:rFonts w:ascii="Arial" w:hAnsi="Arial" w:cs="Arial"/>
      <w:sz w:val="24"/>
    </w:rPr>
  </w:style>
  <w:style w:type="character" w:customStyle="1" w:styleId="bullet3Char">
    <w:name w:val="bullet 3 Char"/>
    <w:basedOn w:val="ListParagraphChar"/>
    <w:link w:val="bullet3"/>
    <w:rsid w:val="00A77A4B"/>
    <w:rPr>
      <w:rFonts w:ascii="Arial" w:hAnsi="Arial" w:cs="Arial"/>
      <w:sz w:val="24"/>
    </w:rPr>
  </w:style>
  <w:style w:type="character" w:styleId="Hyperlink">
    <w:name w:val="Hyperlink"/>
    <w:basedOn w:val="DefaultParagraphFont"/>
    <w:uiPriority w:val="99"/>
    <w:unhideWhenUsed/>
    <w:rsid w:val="0037551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emma.mcevoy\Downloads\Document%20-%20simple%20blank%20%20(1)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D89891600E1094DB81A7742DC3C041F" ma:contentTypeVersion="5" ma:contentTypeDescription="Create a new document." ma:contentTypeScope="" ma:versionID="4fc362835d88428f7615e610f46f5406">
  <xsd:schema xmlns:xsd="http://www.w3.org/2001/XMLSchema" xmlns:xs="http://www.w3.org/2001/XMLSchema" xmlns:p="http://schemas.microsoft.com/office/2006/metadata/properties" xmlns:ns2="75b5a82f-159b-41a9-b0f6-ebc77a230698" xmlns:ns3="09f7bbe1-1b9a-464c-aca8-3f8614548a62" targetNamespace="http://schemas.microsoft.com/office/2006/metadata/properties" ma:root="true" ma:fieldsID="220a798d3cf857728c11e62ecf310b58" ns2:_="" ns3:_="">
    <xsd:import namespace="75b5a82f-159b-41a9-b0f6-ebc77a230698"/>
    <xsd:import namespace="09f7bbe1-1b9a-464c-aca8-3f8614548a6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5b5a82f-159b-41a9-b0f6-ebc77a23069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f7bbe1-1b9a-464c-aca8-3f8614548a62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5C99104-E6A7-4440-B912-4A5B3F1920D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5b5a82f-159b-41a9-b0f6-ebc77a230698"/>
    <ds:schemaRef ds:uri="09f7bbe1-1b9a-464c-aca8-3f8614548a6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38E5083-49D9-46CD-9B71-A8403E2A916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CBE1DA9-7B1C-41C1-95F6-ABB2C8F0D129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A4C8598F-BAD5-4A8C-9ACB-534F2ED3C2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- simple blank  (1)</Template>
  <TotalTime>103</TotalTime>
  <Pages>2</Pages>
  <Words>36</Words>
  <Characters>206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NHS Dorset Clinical Commisioning Group</Company>
  <LinksUpToDate>false</LinksUpToDate>
  <CharactersWithSpaces>241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McEvoy, Emma (Dorset CCG)</dc:creator>
  <cp:keywords/>
  <dc:description/>
  <cp:lastModifiedBy>McEvoy, Emma (NHS Dorset)</cp:lastModifiedBy>
  <cp:revision>45</cp:revision>
  <cp:lastPrinted>2023-12-07T10:37:00Z</cp:lastPrinted>
  <dcterms:created xsi:type="dcterms:W3CDTF">2023-12-06T16:12:00Z</dcterms:created>
  <dcterms:modified xsi:type="dcterms:W3CDTF">2024-01-08T12:03:00Z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0x0101004D89891600E1094DB81A7742DC3C041F</vt:lpwstr>
  </property>
</Properties>
</file>